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9B" w:rsidRPr="00E15531" w:rsidRDefault="0056369B" w:rsidP="007A7C8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15531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е</w:t>
      </w:r>
      <w:r w:rsidRPr="00E15531">
        <w:rPr>
          <w:b/>
          <w:sz w:val="28"/>
          <w:szCs w:val="28"/>
        </w:rPr>
        <w:t xml:space="preserve"> бюджетно</w:t>
      </w:r>
      <w:r>
        <w:rPr>
          <w:b/>
          <w:sz w:val="28"/>
          <w:szCs w:val="28"/>
        </w:rPr>
        <w:t>е</w:t>
      </w:r>
      <w:r w:rsidRPr="00E15531">
        <w:rPr>
          <w:b/>
          <w:sz w:val="28"/>
          <w:szCs w:val="28"/>
        </w:rPr>
        <w:t xml:space="preserve"> общеобразовательно</w:t>
      </w:r>
      <w:r>
        <w:rPr>
          <w:b/>
          <w:sz w:val="28"/>
          <w:szCs w:val="28"/>
        </w:rPr>
        <w:t>е</w:t>
      </w:r>
      <w:r w:rsidRPr="00E15531">
        <w:rPr>
          <w:b/>
          <w:sz w:val="28"/>
          <w:szCs w:val="28"/>
        </w:rPr>
        <w:t xml:space="preserve"> учреждени</w:t>
      </w:r>
      <w:r>
        <w:rPr>
          <w:b/>
          <w:sz w:val="28"/>
          <w:szCs w:val="28"/>
        </w:rPr>
        <w:t>е</w:t>
      </w:r>
      <w:r w:rsidRPr="00E15531">
        <w:rPr>
          <w:b/>
          <w:sz w:val="28"/>
          <w:szCs w:val="28"/>
        </w:rPr>
        <w:t xml:space="preserve"> </w:t>
      </w:r>
      <w:r w:rsidRPr="00E15531">
        <w:rPr>
          <w:b/>
          <w:sz w:val="28"/>
          <w:szCs w:val="28"/>
        </w:rPr>
        <w:br/>
        <w:t>средн</w:t>
      </w:r>
      <w:r>
        <w:rPr>
          <w:b/>
          <w:sz w:val="28"/>
          <w:szCs w:val="28"/>
        </w:rPr>
        <w:t>яя</w:t>
      </w:r>
      <w:r w:rsidRPr="00E15531">
        <w:rPr>
          <w:b/>
          <w:sz w:val="28"/>
          <w:szCs w:val="28"/>
        </w:rPr>
        <w:t xml:space="preserve"> общеобразовательн</w:t>
      </w:r>
      <w:r>
        <w:rPr>
          <w:b/>
          <w:sz w:val="28"/>
          <w:szCs w:val="28"/>
        </w:rPr>
        <w:t>ая</w:t>
      </w:r>
      <w:r w:rsidRPr="00E15531">
        <w:rPr>
          <w:b/>
          <w:sz w:val="28"/>
          <w:szCs w:val="28"/>
        </w:rPr>
        <w:t xml:space="preserve"> школ</w:t>
      </w:r>
      <w:r>
        <w:rPr>
          <w:b/>
          <w:sz w:val="28"/>
          <w:szCs w:val="28"/>
        </w:rPr>
        <w:t>а</w:t>
      </w:r>
      <w:r w:rsidRPr="00E15531">
        <w:rPr>
          <w:b/>
          <w:sz w:val="28"/>
          <w:szCs w:val="28"/>
        </w:rPr>
        <w:t xml:space="preserve"> с. Братовщина имени Героя Советского Союза  В. С. Севрина </w:t>
      </w:r>
    </w:p>
    <w:p w:rsidR="0056369B" w:rsidRPr="00E15531" w:rsidRDefault="0056369B" w:rsidP="007A7C82">
      <w:pPr>
        <w:jc w:val="center"/>
        <w:rPr>
          <w:b/>
          <w:sz w:val="28"/>
          <w:szCs w:val="28"/>
        </w:rPr>
      </w:pPr>
      <w:r w:rsidRPr="00E15531">
        <w:rPr>
          <w:b/>
          <w:sz w:val="28"/>
          <w:szCs w:val="28"/>
        </w:rPr>
        <w:t>Долгоруковского муниципального района Липецкой области</w:t>
      </w:r>
    </w:p>
    <w:p w:rsidR="0056369B" w:rsidRDefault="0056369B" w:rsidP="007A7C82">
      <w:pPr>
        <w:rPr>
          <w:b/>
          <w:sz w:val="28"/>
          <w:szCs w:val="28"/>
        </w:rPr>
      </w:pPr>
    </w:p>
    <w:p w:rsidR="0056369B" w:rsidRPr="00E15531" w:rsidRDefault="0056369B" w:rsidP="007A7C82">
      <w:pPr>
        <w:rPr>
          <w:b/>
          <w:sz w:val="28"/>
          <w:szCs w:val="28"/>
        </w:rPr>
      </w:pPr>
    </w:p>
    <w:tbl>
      <w:tblPr>
        <w:tblW w:w="5000" w:type="pct"/>
        <w:tblInd w:w="-106" w:type="dxa"/>
        <w:tblLook w:val="01E0"/>
      </w:tblPr>
      <w:tblGrid>
        <w:gridCol w:w="5004"/>
        <w:gridCol w:w="4891"/>
        <w:gridCol w:w="4891"/>
      </w:tblGrid>
      <w:tr w:rsidR="0056369B">
        <w:trPr>
          <w:trHeight w:val="2305"/>
        </w:trPr>
        <w:tc>
          <w:tcPr>
            <w:tcW w:w="1692" w:type="pct"/>
          </w:tcPr>
          <w:p w:rsidR="0056369B" w:rsidRPr="00FC7E27" w:rsidRDefault="0056369B" w:rsidP="007A7C82">
            <w:pPr>
              <w:jc w:val="center"/>
              <w:rPr>
                <w:b/>
              </w:rPr>
            </w:pPr>
            <w:r w:rsidRPr="00FC7E27">
              <w:rPr>
                <w:b/>
              </w:rPr>
              <w:t>«Рассмотрено»</w:t>
            </w:r>
          </w:p>
          <w:p w:rsidR="0056369B" w:rsidRDefault="0056369B" w:rsidP="007A7C82">
            <w:r>
              <w:t>Руководитель МО</w:t>
            </w:r>
          </w:p>
          <w:p w:rsidR="0056369B" w:rsidRDefault="0056369B" w:rsidP="007A7C82">
            <w:r>
              <w:t>__________/</w:t>
            </w:r>
            <w:r>
              <w:rPr>
                <w:u w:val="single"/>
              </w:rPr>
              <w:t xml:space="preserve">                                    </w:t>
            </w:r>
            <w:r w:rsidRPr="00700642">
              <w:rPr>
                <w:u w:val="single"/>
              </w:rPr>
              <w:t>_/</w:t>
            </w:r>
          </w:p>
          <w:p w:rsidR="0056369B" w:rsidRPr="00FC7E27" w:rsidRDefault="0056369B" w:rsidP="007A7C82">
            <w:pPr>
              <w:jc w:val="center"/>
              <w:rPr>
                <w:sz w:val="16"/>
                <w:szCs w:val="16"/>
              </w:rPr>
            </w:pPr>
            <w:r w:rsidRPr="00FC7E27">
              <w:rPr>
                <w:sz w:val="16"/>
                <w:szCs w:val="16"/>
              </w:rPr>
              <w:t>ФИО</w:t>
            </w:r>
          </w:p>
          <w:p w:rsidR="0056369B" w:rsidRDefault="0056369B" w:rsidP="007A7C82">
            <w:r>
              <w:t>Протокол № 1</w:t>
            </w:r>
            <w:r>
              <w:tab/>
              <w:t>от</w:t>
            </w:r>
          </w:p>
          <w:p w:rsidR="0056369B" w:rsidRDefault="0056369B" w:rsidP="007A7C82">
            <w:r>
              <w:t>«   » августа</w:t>
            </w:r>
            <w:r>
              <w:tab/>
              <w:t>202    г.</w:t>
            </w:r>
          </w:p>
          <w:p w:rsidR="0056369B" w:rsidRDefault="0056369B" w:rsidP="007A7C82"/>
          <w:p w:rsidR="0056369B" w:rsidRDefault="0056369B" w:rsidP="007A7C82"/>
        </w:tc>
        <w:tc>
          <w:tcPr>
            <w:tcW w:w="1654" w:type="pct"/>
          </w:tcPr>
          <w:p w:rsidR="0056369B" w:rsidRPr="00FC7E27" w:rsidRDefault="0056369B" w:rsidP="007A7C82">
            <w:pPr>
              <w:jc w:val="center"/>
              <w:rPr>
                <w:b/>
              </w:rPr>
            </w:pPr>
            <w:r w:rsidRPr="00FC7E27">
              <w:rPr>
                <w:b/>
              </w:rPr>
              <w:t>«Принято»</w:t>
            </w:r>
          </w:p>
          <w:p w:rsidR="0056369B" w:rsidRDefault="0056369B" w:rsidP="007A7C82">
            <w:r w:rsidRPr="00DA43E1">
              <w:t>на заседании педагогического совета</w:t>
            </w:r>
            <w:r>
              <w:t xml:space="preserve"> </w:t>
            </w:r>
          </w:p>
          <w:p w:rsidR="0056369B" w:rsidRDefault="0056369B" w:rsidP="007A7C82">
            <w:r>
              <w:t>Протокол №____</w:t>
            </w:r>
            <w:r>
              <w:tab/>
              <w:t>от</w:t>
            </w:r>
          </w:p>
          <w:p w:rsidR="0056369B" w:rsidRPr="00237BFA" w:rsidRDefault="0056369B" w:rsidP="00237BFA">
            <w:pPr>
              <w:jc w:val="center"/>
              <w:rPr>
                <w:u w:val="single"/>
              </w:rPr>
            </w:pPr>
            <w:r w:rsidRPr="00237BFA">
              <w:rPr>
                <w:u w:val="single"/>
              </w:rPr>
              <w:t>«  » августа</w:t>
            </w:r>
            <w:r w:rsidRPr="00237BFA">
              <w:rPr>
                <w:u w:val="single"/>
              </w:rPr>
              <w:tab/>
              <w:t>202  г.</w:t>
            </w:r>
          </w:p>
        </w:tc>
        <w:tc>
          <w:tcPr>
            <w:tcW w:w="1654" w:type="pct"/>
          </w:tcPr>
          <w:p w:rsidR="0056369B" w:rsidRPr="00FC7E27" w:rsidRDefault="0056369B" w:rsidP="007A7C82">
            <w:pPr>
              <w:jc w:val="center"/>
              <w:rPr>
                <w:b/>
              </w:rPr>
            </w:pPr>
            <w:r w:rsidRPr="00FC7E27">
              <w:rPr>
                <w:b/>
              </w:rPr>
              <w:t>«Утверждено»</w:t>
            </w:r>
          </w:p>
          <w:p w:rsidR="0056369B" w:rsidRDefault="0056369B" w:rsidP="007A7C82">
            <w:r>
              <w:t>Директор МБОУ СОШ с.Братовщина  имени Героя Советского   Союза В. С. Севрина</w:t>
            </w:r>
          </w:p>
          <w:p w:rsidR="0056369B" w:rsidRDefault="0056369B" w:rsidP="007A7C82">
            <w:r>
              <w:t>__________    /   Юдина Т.А./</w:t>
            </w:r>
          </w:p>
          <w:p w:rsidR="0056369B" w:rsidRPr="00FC7E27" w:rsidRDefault="0056369B" w:rsidP="007A7C82">
            <w:pPr>
              <w:jc w:val="center"/>
              <w:rPr>
                <w:sz w:val="16"/>
                <w:szCs w:val="16"/>
              </w:rPr>
            </w:pPr>
            <w:r w:rsidRPr="00FC7E27">
              <w:rPr>
                <w:sz w:val="16"/>
                <w:szCs w:val="16"/>
              </w:rPr>
              <w:t>ФИО</w:t>
            </w:r>
          </w:p>
          <w:p w:rsidR="0056369B" w:rsidRDefault="0056369B" w:rsidP="00237BFA">
            <w:r>
              <w:t xml:space="preserve">       «___» __202__г</w:t>
            </w:r>
          </w:p>
        </w:tc>
      </w:tr>
    </w:tbl>
    <w:p w:rsidR="0056369B" w:rsidRDefault="0056369B" w:rsidP="00110AFA">
      <w:pPr>
        <w:rPr>
          <w:b/>
          <w:sz w:val="36"/>
          <w:szCs w:val="36"/>
        </w:rPr>
      </w:pPr>
    </w:p>
    <w:p w:rsidR="0056369B" w:rsidRDefault="0056369B" w:rsidP="007A7C82">
      <w:pPr>
        <w:jc w:val="center"/>
        <w:rPr>
          <w:b/>
          <w:sz w:val="36"/>
          <w:szCs w:val="36"/>
        </w:rPr>
      </w:pPr>
    </w:p>
    <w:p w:rsidR="0056369B" w:rsidRPr="002B57DA" w:rsidRDefault="0056369B" w:rsidP="007A7C82">
      <w:pPr>
        <w:jc w:val="center"/>
        <w:rPr>
          <w:b/>
          <w:bCs/>
          <w:sz w:val="40"/>
        </w:rPr>
      </w:pPr>
      <w:r w:rsidRPr="002B57DA">
        <w:rPr>
          <w:b/>
          <w:sz w:val="36"/>
          <w:szCs w:val="36"/>
        </w:rPr>
        <w:t xml:space="preserve">РАБОЧАЯ ПРОГРАММА </w:t>
      </w:r>
    </w:p>
    <w:p w:rsidR="0056369B" w:rsidRPr="00016D83" w:rsidRDefault="0056369B" w:rsidP="007A7C82">
      <w:pPr>
        <w:jc w:val="center"/>
        <w:rPr>
          <w:b/>
          <w:bCs/>
          <w:sz w:val="32"/>
          <w:szCs w:val="32"/>
        </w:rPr>
      </w:pPr>
      <w:r w:rsidRPr="00016D83">
        <w:rPr>
          <w:b/>
          <w:bCs/>
          <w:spacing w:val="66"/>
          <w:sz w:val="48"/>
          <w:szCs w:val="56"/>
        </w:rPr>
        <w:t xml:space="preserve"> </w:t>
      </w:r>
      <w:r w:rsidRPr="00016D83">
        <w:rPr>
          <w:b/>
          <w:bCs/>
          <w:sz w:val="28"/>
          <w:szCs w:val="28"/>
        </w:rPr>
        <w:t xml:space="preserve"> по русскому   языку</w:t>
      </w:r>
    </w:p>
    <w:p w:rsidR="0056369B" w:rsidRPr="00981636" w:rsidRDefault="0056369B" w:rsidP="007A7C82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1-4</w:t>
      </w:r>
    </w:p>
    <w:p w:rsidR="0056369B" w:rsidRPr="002B57DA" w:rsidRDefault="0056369B" w:rsidP="007A7C82">
      <w:pPr>
        <w:jc w:val="center"/>
        <w:rPr>
          <w:bCs/>
          <w:sz w:val="20"/>
          <w:szCs w:val="20"/>
        </w:rPr>
      </w:pPr>
      <w:r w:rsidRPr="002B57DA">
        <w:rPr>
          <w:bCs/>
          <w:sz w:val="20"/>
          <w:szCs w:val="20"/>
        </w:rPr>
        <w:t>(класс)</w:t>
      </w:r>
    </w:p>
    <w:p w:rsidR="0056369B" w:rsidRDefault="0056369B" w:rsidP="007A7C82">
      <w:pPr>
        <w:jc w:val="center"/>
        <w:rPr>
          <w:rFonts w:ascii="Ampir Deco" w:hAnsi="Ampir Deco" w:cs="Microsoft Sans Serif"/>
          <w:b/>
          <w:bCs/>
          <w:sz w:val="28"/>
        </w:rPr>
      </w:pPr>
    </w:p>
    <w:p w:rsidR="0056369B" w:rsidRDefault="0056369B" w:rsidP="007A7C82">
      <w:pPr>
        <w:jc w:val="center"/>
        <w:rPr>
          <w:rFonts w:ascii="Ampir Deco" w:hAnsi="Ampir Deco" w:cs="Microsoft Sans Serif"/>
          <w:b/>
          <w:bCs/>
          <w:sz w:val="28"/>
        </w:rPr>
      </w:pPr>
    </w:p>
    <w:p w:rsidR="0056369B" w:rsidRDefault="0056369B" w:rsidP="007A7C82">
      <w:pPr>
        <w:jc w:val="center"/>
        <w:rPr>
          <w:rFonts w:ascii="Ampir Deco" w:hAnsi="Ampir Deco" w:cs="Microsoft Sans Serif"/>
          <w:b/>
          <w:bCs/>
          <w:sz w:val="28"/>
        </w:rPr>
      </w:pPr>
    </w:p>
    <w:p w:rsidR="0056369B" w:rsidRDefault="0056369B" w:rsidP="007A7C82">
      <w:pPr>
        <w:jc w:val="center"/>
      </w:pPr>
    </w:p>
    <w:p w:rsidR="0056369B" w:rsidRPr="00E40EBE" w:rsidRDefault="0056369B" w:rsidP="007A7C82">
      <w:pPr>
        <w:jc w:val="center"/>
      </w:pPr>
      <w:r w:rsidRPr="00A112B2">
        <w:rPr>
          <w:b/>
        </w:rPr>
        <w:t>Разработчик (и) программы</w:t>
      </w:r>
      <w:r>
        <w:t xml:space="preserve">:                                  </w:t>
      </w:r>
      <w:r w:rsidRPr="00E40EBE">
        <w:t>, учител</w:t>
      </w:r>
      <w:r>
        <w:t>ь</w:t>
      </w:r>
      <w:r w:rsidRPr="00E40EBE">
        <w:t xml:space="preserve"> начальных классов, </w:t>
      </w:r>
      <w:r>
        <w:t xml:space="preserve"> </w:t>
      </w:r>
      <w:r w:rsidRPr="00E40EBE">
        <w:t xml:space="preserve"> квалификационная категория.</w:t>
      </w:r>
    </w:p>
    <w:p w:rsidR="0056369B" w:rsidRDefault="0056369B" w:rsidP="007A7C82">
      <w:pPr>
        <w:jc w:val="center"/>
        <w:rPr>
          <w:b/>
        </w:rPr>
      </w:pPr>
    </w:p>
    <w:p w:rsidR="0056369B" w:rsidRPr="00000434" w:rsidRDefault="0056369B" w:rsidP="007A7C82">
      <w:pPr>
        <w:jc w:val="center"/>
        <w:rPr>
          <w:b/>
          <w:sz w:val="18"/>
          <w:szCs w:val="18"/>
        </w:rPr>
      </w:pPr>
      <w:r>
        <w:rPr>
          <w:b/>
        </w:rPr>
        <w:t xml:space="preserve"> </w:t>
      </w:r>
    </w:p>
    <w:p w:rsidR="0056369B" w:rsidRDefault="0056369B" w:rsidP="007A7C8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</w:p>
    <w:p w:rsidR="0056369B" w:rsidRDefault="0056369B" w:rsidP="007A7C82">
      <w:pPr>
        <w:rPr>
          <w:sz w:val="18"/>
          <w:szCs w:val="18"/>
        </w:rPr>
      </w:pPr>
    </w:p>
    <w:p w:rsidR="0056369B" w:rsidRDefault="0056369B" w:rsidP="007A7C82">
      <w:pPr>
        <w:rPr>
          <w:sz w:val="18"/>
          <w:szCs w:val="18"/>
        </w:rPr>
      </w:pPr>
    </w:p>
    <w:p w:rsidR="0056369B" w:rsidRDefault="0056369B" w:rsidP="007A7C82">
      <w:pPr>
        <w:rPr>
          <w:sz w:val="18"/>
          <w:szCs w:val="18"/>
        </w:rPr>
      </w:pPr>
    </w:p>
    <w:p w:rsidR="0056369B" w:rsidRDefault="0056369B" w:rsidP="007A7C82">
      <w:pPr>
        <w:rPr>
          <w:sz w:val="18"/>
          <w:szCs w:val="18"/>
        </w:rPr>
      </w:pPr>
    </w:p>
    <w:p w:rsidR="0056369B" w:rsidRPr="00276445" w:rsidRDefault="0056369B" w:rsidP="00276445"/>
    <w:p w:rsidR="0056369B" w:rsidRDefault="0056369B" w:rsidP="007A7C82">
      <w:pPr>
        <w:jc w:val="center"/>
      </w:pPr>
    </w:p>
    <w:p w:rsidR="0056369B" w:rsidRPr="00885052" w:rsidRDefault="0056369B" w:rsidP="007A7C82">
      <w:pPr>
        <w:spacing w:line="360" w:lineRule="auto"/>
        <w:rPr>
          <w:b/>
          <w:sz w:val="28"/>
          <w:szCs w:val="28"/>
        </w:rPr>
      </w:pPr>
      <w:r w:rsidRPr="00885052">
        <w:rPr>
          <w:b/>
          <w:sz w:val="28"/>
          <w:szCs w:val="28"/>
        </w:rPr>
        <w:t>Содержание :</w:t>
      </w:r>
    </w:p>
    <w:p w:rsidR="0056369B" w:rsidRPr="00885052" w:rsidRDefault="0056369B" w:rsidP="007A7C82">
      <w:pPr>
        <w:pStyle w:val="a"/>
        <w:numPr>
          <w:ilvl w:val="0"/>
          <w:numId w:val="5"/>
        </w:numPr>
        <w:tabs>
          <w:tab w:val="left" w:pos="360"/>
        </w:tabs>
        <w:spacing w:line="360" w:lineRule="auto"/>
        <w:jc w:val="left"/>
        <w:rPr>
          <w:sz w:val="28"/>
          <w:szCs w:val="28"/>
        </w:rPr>
      </w:pPr>
      <w:r w:rsidRPr="00885052">
        <w:rPr>
          <w:sz w:val="28"/>
          <w:szCs w:val="28"/>
        </w:rPr>
        <w:t>Планируемые результаты освоения учебного предмета……………………………………</w:t>
      </w:r>
      <w:r>
        <w:rPr>
          <w:sz w:val="28"/>
          <w:szCs w:val="28"/>
        </w:rPr>
        <w:t>..………………3-27</w:t>
      </w:r>
    </w:p>
    <w:p w:rsidR="0056369B" w:rsidRPr="00885052" w:rsidRDefault="0056369B" w:rsidP="007A7C82">
      <w:pPr>
        <w:pStyle w:val="a"/>
        <w:numPr>
          <w:ilvl w:val="0"/>
          <w:numId w:val="5"/>
        </w:numPr>
        <w:tabs>
          <w:tab w:val="left" w:pos="360"/>
        </w:tabs>
        <w:spacing w:line="360" w:lineRule="auto"/>
        <w:jc w:val="left"/>
        <w:rPr>
          <w:sz w:val="28"/>
          <w:szCs w:val="28"/>
        </w:rPr>
      </w:pPr>
      <w:r w:rsidRPr="00885052">
        <w:rPr>
          <w:sz w:val="28"/>
          <w:szCs w:val="28"/>
        </w:rPr>
        <w:t>Содержание учебного предмета…………………………………</w:t>
      </w:r>
      <w:r>
        <w:rPr>
          <w:sz w:val="28"/>
          <w:szCs w:val="28"/>
        </w:rPr>
        <w:t>…</w:t>
      </w:r>
      <w:r w:rsidRPr="00885052">
        <w:rPr>
          <w:sz w:val="28"/>
          <w:szCs w:val="28"/>
        </w:rPr>
        <w:t>………………………………………….</w:t>
      </w:r>
      <w:r>
        <w:rPr>
          <w:sz w:val="28"/>
          <w:szCs w:val="28"/>
        </w:rPr>
        <w:t>28-41</w:t>
      </w:r>
    </w:p>
    <w:p w:rsidR="0056369B" w:rsidRDefault="0056369B" w:rsidP="007A7C82">
      <w:pPr>
        <w:tabs>
          <w:tab w:val="num" w:pos="900"/>
          <w:tab w:val="num" w:pos="2302"/>
        </w:tabs>
        <w:spacing w:line="360" w:lineRule="auto"/>
        <w:ind w:left="540"/>
        <w:rPr>
          <w:sz w:val="28"/>
          <w:szCs w:val="28"/>
        </w:rPr>
      </w:pPr>
      <w:r w:rsidRPr="00885052">
        <w:rPr>
          <w:sz w:val="28"/>
          <w:szCs w:val="28"/>
        </w:rPr>
        <w:t>3.Тематическ</w:t>
      </w:r>
      <w:r>
        <w:rPr>
          <w:sz w:val="28"/>
          <w:szCs w:val="28"/>
        </w:rPr>
        <w:t>ое планирование с указанием количества часов на освоение каждой темы……………………42-81</w:t>
      </w:r>
    </w:p>
    <w:p w:rsidR="0056369B" w:rsidRPr="007F33C6" w:rsidRDefault="0056369B" w:rsidP="007F33C6">
      <w:pPr>
        <w:ind w:hanging="47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4.</w:t>
      </w:r>
      <w:r w:rsidRPr="007F33C6">
        <w:rPr>
          <w:b/>
          <w:spacing w:val="-1"/>
          <w:sz w:val="28"/>
          <w:szCs w:val="28"/>
        </w:rPr>
        <w:t xml:space="preserve"> </w:t>
      </w:r>
      <w:r w:rsidRPr="007F33C6">
        <w:rPr>
          <w:spacing w:val="-1"/>
          <w:sz w:val="28"/>
          <w:szCs w:val="28"/>
        </w:rPr>
        <w:t>Система оценки достижения планируемых результатов освоения предмета.  Критерии оценивания</w:t>
      </w:r>
      <w:r>
        <w:rPr>
          <w:spacing w:val="-1"/>
          <w:sz w:val="28"/>
          <w:szCs w:val="28"/>
        </w:rPr>
        <w:t>……. 82-88</w:t>
      </w:r>
    </w:p>
    <w:p w:rsidR="0056369B" w:rsidRPr="007F33C6" w:rsidRDefault="0056369B" w:rsidP="007F33C6">
      <w:pPr>
        <w:ind w:hanging="47"/>
        <w:rPr>
          <w:spacing w:val="-1"/>
          <w:sz w:val="28"/>
          <w:szCs w:val="28"/>
        </w:rPr>
      </w:pPr>
    </w:p>
    <w:p w:rsidR="0056369B" w:rsidRPr="007F33C6" w:rsidRDefault="0056369B" w:rsidP="007A7C82">
      <w:pPr>
        <w:tabs>
          <w:tab w:val="num" w:pos="900"/>
          <w:tab w:val="num" w:pos="2302"/>
        </w:tabs>
        <w:spacing w:line="360" w:lineRule="auto"/>
        <w:ind w:left="540"/>
        <w:rPr>
          <w:sz w:val="28"/>
          <w:szCs w:val="28"/>
        </w:rPr>
      </w:pPr>
    </w:p>
    <w:p w:rsidR="0056369B" w:rsidRPr="007F33C6" w:rsidRDefault="0056369B" w:rsidP="007A7C82">
      <w:pPr>
        <w:jc w:val="both"/>
      </w:pPr>
    </w:p>
    <w:p w:rsidR="0056369B" w:rsidRPr="007F33C6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Default="0056369B" w:rsidP="007A7C82">
      <w:pPr>
        <w:jc w:val="both"/>
      </w:pPr>
    </w:p>
    <w:p w:rsidR="0056369B" w:rsidRPr="00BE4A62" w:rsidRDefault="0056369B" w:rsidP="007A7C82">
      <w:pPr>
        <w:jc w:val="both"/>
      </w:pPr>
      <w:r w:rsidRPr="00BE4A62">
        <w:t>Рабочая программа по «Русскому языку» разработана в соответствии  с Федеральным государ</w:t>
      </w:r>
      <w:r w:rsidRPr="00BE4A62">
        <w:softHyphen/>
        <w:t>ственным образовательным стандартом начального общего обра</w:t>
      </w:r>
      <w:r w:rsidRPr="00BE4A62">
        <w:softHyphen/>
        <w:t>зования (приказ МОРФ от 06.10.2009 №373 с изменениями и дополнениями),  на основе требований к результатам освоения основной образовательной программы начального общего образования, программы формирования универсальных учебных действий.</w:t>
      </w:r>
    </w:p>
    <w:p w:rsidR="0056369B" w:rsidRPr="00BE4A62" w:rsidRDefault="0056369B" w:rsidP="007A7C82">
      <w:pPr>
        <w:jc w:val="both"/>
      </w:pPr>
    </w:p>
    <w:p w:rsidR="0056369B" w:rsidRPr="009375E0" w:rsidRDefault="0056369B" w:rsidP="007A7C82">
      <w:pPr>
        <w:pStyle w:val="a"/>
        <w:tabs>
          <w:tab w:val="left" w:pos="1134"/>
          <w:tab w:val="num" w:pos="2268"/>
        </w:tabs>
        <w:spacing w:line="240" w:lineRule="auto"/>
        <w:ind w:firstLine="0"/>
        <w:rPr>
          <w:b/>
          <w:i/>
          <w:sz w:val="28"/>
          <w:szCs w:val="28"/>
        </w:rPr>
      </w:pPr>
      <w:r w:rsidRPr="009375E0">
        <w:rPr>
          <w:sz w:val="28"/>
          <w:szCs w:val="28"/>
        </w:rPr>
        <w:t xml:space="preserve">                                                    </w:t>
      </w:r>
      <w:r w:rsidRPr="009375E0">
        <w:rPr>
          <w:b/>
          <w:sz w:val="28"/>
          <w:szCs w:val="28"/>
        </w:rPr>
        <w:t>Планируемые результаты освоения учебного предмета.</w:t>
      </w:r>
    </w:p>
    <w:p w:rsidR="0056369B" w:rsidRPr="009375E0" w:rsidRDefault="0056369B" w:rsidP="007A7C82">
      <w:pPr>
        <w:pStyle w:val="a"/>
        <w:tabs>
          <w:tab w:val="left" w:pos="1134"/>
          <w:tab w:val="num" w:pos="2268"/>
        </w:tabs>
        <w:spacing w:line="240" w:lineRule="auto"/>
        <w:ind w:left="113" w:firstLine="0"/>
        <w:rPr>
          <w:sz w:val="28"/>
          <w:szCs w:val="28"/>
        </w:rPr>
      </w:pPr>
    </w:p>
    <w:p w:rsidR="0056369B" w:rsidRPr="009375E0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  <w:sz w:val="28"/>
          <w:szCs w:val="28"/>
        </w:rPr>
      </w:pPr>
      <w:r w:rsidRPr="009375E0">
        <w:rPr>
          <w:b/>
          <w:iCs/>
          <w:sz w:val="28"/>
          <w:szCs w:val="28"/>
        </w:rPr>
        <w:t xml:space="preserve">                                                       </w:t>
      </w:r>
      <w:r>
        <w:rPr>
          <w:b/>
          <w:iCs/>
          <w:sz w:val="28"/>
          <w:szCs w:val="28"/>
        </w:rPr>
        <w:t xml:space="preserve">                         </w:t>
      </w:r>
      <w:r w:rsidRPr="009375E0">
        <w:rPr>
          <w:b/>
          <w:iCs/>
          <w:sz w:val="28"/>
          <w:szCs w:val="28"/>
        </w:rPr>
        <w:t xml:space="preserve"> 1 класс 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 xml:space="preserve">                                                                      </w:t>
      </w:r>
      <w:r>
        <w:rPr>
          <w:b/>
          <w:iCs/>
        </w:rPr>
        <w:t xml:space="preserve">               </w:t>
      </w:r>
      <w:r w:rsidRPr="00BE4A62">
        <w:rPr>
          <w:b/>
          <w:iCs/>
        </w:rPr>
        <w:t xml:space="preserve">  Личностные результаты</w:t>
      </w:r>
    </w:p>
    <w:p w:rsidR="0056369B" w:rsidRPr="00533E3E" w:rsidRDefault="0056369B" w:rsidP="001B532E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У  обучающего </w:t>
      </w:r>
      <w:r w:rsidRPr="00533E3E">
        <w:rPr>
          <w:b/>
        </w:rPr>
        <w:t>будут сформированы: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 xml:space="preserve">– </w:t>
      </w:r>
      <w:r w:rsidRPr="00BE4A62">
        <w:rPr>
          <w:iCs/>
        </w:rPr>
        <w:tab/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положительного отношения к урокам русского языка;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уважительного отношения к русскому языку как родному языку русского народа и языкам, на которых говорят другие народы;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интереса к языковой и речевой деятельности;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представления о многообразии окружающего мира, некоторых духовных традициях русского народа;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</w:pPr>
      <w:r w:rsidRPr="00BE4A62">
        <w:rPr>
          <w:iCs/>
        </w:rPr>
        <w:t>– 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</w:t>
      </w:r>
      <w:r>
        <w:rPr>
          <w:iCs/>
        </w:rPr>
        <w:t>.</w:t>
      </w:r>
      <w:r w:rsidRPr="00BE4A62"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получит возможность для формирования: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 xml:space="preserve">– выраженной устойчивой </w:t>
      </w:r>
      <w:r>
        <w:rPr>
          <w:i/>
          <w:iCs/>
        </w:rPr>
        <w:t>учебно-</w:t>
      </w:r>
      <w:r w:rsidRPr="00BE4A62">
        <w:rPr>
          <w:i/>
          <w:iCs/>
        </w:rPr>
        <w:t>познавательной мотивации учения;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>
        <w:rPr>
          <w:i/>
          <w:iCs/>
        </w:rPr>
        <w:t>– устойчивого учебно-</w:t>
      </w:r>
      <w:r w:rsidRPr="00BE4A62">
        <w:rPr>
          <w:i/>
          <w:iCs/>
        </w:rPr>
        <w:t>познавательного интереса к новым общим способам решения задач;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адекватного понимания причин успешности/не</w:t>
      </w:r>
      <w:r>
        <w:rPr>
          <w:i/>
          <w:iCs/>
        </w:rPr>
        <w:t>успешности учебной деятельности.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iCs/>
        </w:rPr>
        <w:t xml:space="preserve">                                                                             </w:t>
      </w:r>
      <w:r>
        <w:rPr>
          <w:iCs/>
        </w:rPr>
        <w:t xml:space="preserve">     </w:t>
      </w:r>
      <w:r w:rsidRPr="00BE4A62">
        <w:rPr>
          <w:iCs/>
        </w:rPr>
        <w:t xml:space="preserve"> </w:t>
      </w:r>
      <w:r w:rsidRPr="00BE4A62">
        <w:rPr>
          <w:b/>
          <w:iCs/>
        </w:rPr>
        <w:t>Метапредметные результаты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Регулятивные универсальные учебные действия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принимать и сохранять учебную задачу;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осуществлять итоговый и пошаговый контроль по результату;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 адекватно воспринимать предложения и оценку учителей, това</w:t>
      </w:r>
      <w:r>
        <w:rPr>
          <w:iCs/>
        </w:rPr>
        <w:t>рищей, родителей и других людей.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</w:r>
      <w:r w:rsidRPr="00BE4A62">
        <w:rPr>
          <w:i/>
          <w:iCs/>
        </w:rPr>
        <w:t>в сотрудничестве с учителем ставить новые учебные задачи;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преобразовывать практическую задачу в познавательную;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проявлять познавательную инициативу в учебном сотрудничестве;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самостоятельно учитывать выделенные учителем ориентиры действия в новом учебном материале;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b/>
          <w:iCs/>
        </w:rPr>
        <w:t>Познавательные</w:t>
      </w:r>
      <w:r w:rsidRPr="00BE4A62">
        <w:rPr>
          <w:iCs/>
        </w:rPr>
        <w:t xml:space="preserve"> </w:t>
      </w:r>
      <w:r w:rsidRPr="00BE4A62">
        <w:rPr>
          <w:b/>
          <w:iCs/>
        </w:rPr>
        <w:t>универсальные учебные действия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проявлять познавательную инициативу в учебном сотрудничестве;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строить сообщения в устной форме;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ориентироваться на разнообразие способов решения задач;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осуществлять синтез как составление целого из частей;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проводить сравнение и классификацию по заданным критериям;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строить рассуждения в форме связи простых суждений об объекте, его строении, свойствах и связях;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владеть рядом общих приемов решения задач.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</w:r>
      <w:r w:rsidRPr="00BE4A62">
        <w:rPr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создавать и преобразовывать модели и схемы для решения задач;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осознанно и произвольно строить сообщения в устной и письменной форме;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осуществлять выбор наиболее эффективных способов решения задач в зависимости от конкретных условий;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строить логическое рассуждение, в</w:t>
      </w:r>
      <w:r>
        <w:rPr>
          <w:i/>
          <w:iCs/>
        </w:rPr>
        <w:t>ключающее установление причинно-</w:t>
      </w:r>
      <w:r w:rsidRPr="00BE4A62">
        <w:rPr>
          <w:i/>
          <w:iCs/>
        </w:rPr>
        <w:t>следственных связей;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произвольно и осознанно владеть общими приемами решения задач.</w:t>
      </w:r>
      <w:r w:rsidRPr="00BE4A62">
        <w:rPr>
          <w:i/>
        </w:rPr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jc w:val="both"/>
        <w:rPr>
          <w:iCs/>
        </w:rPr>
      </w:pPr>
      <w:r w:rsidRPr="00BE4A62">
        <w:t xml:space="preserve">        </w:t>
      </w:r>
      <w:r w:rsidRPr="00BE4A62">
        <w:rPr>
          <w:b/>
          <w:iCs/>
        </w:rPr>
        <w:t>Коммуникативные</w:t>
      </w:r>
      <w:r w:rsidRPr="00BE4A62">
        <w:t xml:space="preserve"> </w:t>
      </w:r>
      <w:r w:rsidRPr="00BE4A62">
        <w:rPr>
          <w:b/>
          <w:iCs/>
        </w:rPr>
        <w:t>универсальные учебные действия</w:t>
      </w:r>
      <w:r w:rsidRPr="00BE4A62">
        <w:rPr>
          <w:iCs/>
        </w:rPr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формулировать собственное мнение и позицию;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строить понятные для партнера высказывания, учитывающие, что партнер знает и видит, а что нет;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задавать вопросы;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контролировать действия партнера;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использовать реч</w:t>
      </w:r>
      <w:r>
        <w:rPr>
          <w:iCs/>
        </w:rPr>
        <w:t>ь для регуляции своего действия.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ab/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>–</w:t>
      </w:r>
      <w:r w:rsidRPr="00BE4A62">
        <w:rPr>
          <w:i/>
          <w:iCs/>
        </w:rPr>
        <w:tab/>
        <w:t>учитывать и координировать в сотрудничестве позиции других людей, отличные от собственной;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учитывать разные мнения и интересы и обосновывать собственную позицию;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задавать вопросы, необходимые для организации собственной деятельности и сотрудничества с партнером;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осуществлять взаимный контроль и оказывать в сотрудничестве необходимую взаимопомощь;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 xml:space="preserve">                                                                        </w:t>
      </w:r>
      <w:r>
        <w:rPr>
          <w:b/>
          <w:iCs/>
        </w:rPr>
        <w:t xml:space="preserve">        </w:t>
      </w:r>
      <w:r w:rsidRPr="00BE4A62">
        <w:rPr>
          <w:b/>
          <w:iCs/>
        </w:rPr>
        <w:t xml:space="preserve"> Предметные результаты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Содержательная линия «Система языка»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Раздел «Фонетика и графика»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различать звуки и буквы;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–</w:t>
      </w:r>
      <w:r w:rsidRPr="00BE4A62">
        <w:rPr>
          <w:iCs/>
        </w:rPr>
        <w:tab/>
        <w:t>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</w:t>
      </w:r>
      <w:r>
        <w:rPr>
          <w:iCs/>
        </w:rPr>
        <w:t>арные/непарные звонкие и глухие.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b/>
          <w:iCs/>
        </w:rPr>
        <w:t>Обучающийся  получит возможность научиться</w:t>
      </w:r>
      <w:r w:rsidRPr="00BE4A62">
        <w:rPr>
          <w:iCs/>
        </w:rPr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Раздел «Орфоэпия»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</w:t>
      </w:r>
      <w:r w:rsidRPr="00BE4A62">
        <w:rPr>
          <w:i/>
          <w:iCs/>
        </w:rPr>
        <w:t> </w:t>
      </w:r>
      <w:r w:rsidRPr="00BE4A62">
        <w:rPr>
          <w:i/>
          <w:iCs/>
        </w:rPr>
        <w:t>др.</w:t>
      </w:r>
      <w:r w:rsidRPr="00BE4A62">
        <w:rPr>
          <w:i/>
        </w:rPr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Раздел «Состав слова (морфемика)»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получит возможность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>–</w:t>
      </w:r>
      <w:r w:rsidRPr="00BE4A62">
        <w:rPr>
          <w:i/>
          <w:iCs/>
        </w:rPr>
        <w:tab/>
        <w:t xml:space="preserve">различать </w:t>
      </w:r>
      <w:r>
        <w:rPr>
          <w:i/>
          <w:iCs/>
        </w:rPr>
        <w:t>изменяемые и неизменяемые слова.</w:t>
      </w:r>
    </w:p>
    <w:p w:rsidR="0056369B" w:rsidRPr="00BE4A62" w:rsidRDefault="0056369B" w:rsidP="007C22F3">
      <w:pPr>
        <w:tabs>
          <w:tab w:val="num" w:pos="900"/>
          <w:tab w:val="num" w:pos="2302"/>
        </w:tabs>
        <w:jc w:val="both"/>
        <w:rPr>
          <w:b/>
          <w:iCs/>
        </w:rPr>
      </w:pPr>
      <w:r w:rsidRPr="00BE4A62">
        <w:rPr>
          <w:b/>
          <w:iCs/>
        </w:rPr>
        <w:t>Раздел «Лексика»</w:t>
      </w:r>
      <w:r>
        <w:rPr>
          <w:b/>
          <w:iCs/>
        </w:rPr>
        <w:t>.</w:t>
      </w:r>
      <w:r w:rsidRPr="007C22F3">
        <w:rPr>
          <w:iCs/>
        </w:rPr>
        <w:t xml:space="preserve"> </w:t>
      </w:r>
      <w:r w:rsidRPr="00BE4A62">
        <w:rPr>
          <w:iCs/>
        </w:rPr>
        <w:t>Освоение данного раздела распределяется по всем разделам курса.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</w:pPr>
      <w:r w:rsidRPr="00BE4A62">
        <w:rPr>
          <w:b/>
          <w:iCs/>
        </w:rPr>
        <w:t>Обучающийся научится:</w:t>
      </w:r>
      <w:r w:rsidRPr="00BE4A62"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</w:pPr>
      <w:r w:rsidRPr="00BE4A62">
        <w:t>–  выявлять слова, значение которых требует уточнения;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t>–</w:t>
      </w:r>
      <w:r w:rsidRPr="00BE4A62">
        <w:tab/>
        <w:t>определять значение слова по тексту или уточнять с помощью толкового словаря</w:t>
      </w:r>
      <w:r>
        <w:t>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</w:pPr>
      <w:r w:rsidRPr="00BE4A62">
        <w:rPr>
          <w:b/>
          <w:iCs/>
        </w:rPr>
        <w:t>Обучающийся получит возможность научиться:</w:t>
      </w:r>
      <w:r w:rsidRPr="00BE4A62"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b/>
          <w:i/>
          <w:iCs/>
        </w:rPr>
        <w:t>–</w:t>
      </w:r>
      <w:r w:rsidRPr="00BE4A62">
        <w:rPr>
          <w:b/>
          <w:i/>
          <w:iCs/>
        </w:rPr>
        <w:tab/>
      </w:r>
      <w:r w:rsidRPr="00BE4A62">
        <w:rPr>
          <w:i/>
          <w:iCs/>
        </w:rPr>
        <w:t>осознавать слово как единство звучания и значения;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различать употребление в тексте слов в прямом и переносном значении (простые случаи);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–</w:t>
      </w:r>
      <w:r w:rsidRPr="00BE4A62">
        <w:rPr>
          <w:i/>
          <w:iCs/>
        </w:rPr>
        <w:tab/>
        <w:t>оценивать уместно</w:t>
      </w:r>
      <w:r>
        <w:rPr>
          <w:i/>
          <w:iCs/>
        </w:rPr>
        <w:t>сть использования слов в тексте.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iCs/>
        </w:rPr>
        <w:tab/>
      </w:r>
      <w:r w:rsidRPr="00BE4A62">
        <w:rPr>
          <w:b/>
          <w:iCs/>
        </w:rPr>
        <w:t>Раздел «Морфология»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- с учетом совокупности выявленных признаков (что называет, на какие вопросы отвечает,) относить слова к определенной группе основных частей речи (имена существительные, имена прилагательные, глаголы).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Раздел «Синтаксис»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</w:pPr>
      <w:r>
        <w:rPr>
          <w:iCs/>
        </w:rPr>
        <w:t>-</w:t>
      </w:r>
      <w:r w:rsidRPr="00BE4A62">
        <w:rPr>
          <w:iCs/>
        </w:rPr>
        <w:t xml:space="preserve">различать предложение, </w:t>
      </w:r>
      <w:r>
        <w:rPr>
          <w:iCs/>
        </w:rPr>
        <w:t>слово.</w:t>
      </w:r>
      <w:r w:rsidRPr="00BE4A62"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>
        <w:rPr>
          <w:i/>
          <w:iCs/>
        </w:rPr>
        <w:t>-</w:t>
      </w:r>
      <w:r w:rsidRPr="00BE4A62">
        <w:rPr>
          <w:i/>
          <w:iCs/>
        </w:rPr>
        <w:t>устанавливать при помощи смысловых вопросов с</w:t>
      </w:r>
      <w:r>
        <w:rPr>
          <w:i/>
          <w:iCs/>
        </w:rPr>
        <w:t>вязь между словами в предложении.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Содержательная линия «Орфография и пунктуация»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</w:pPr>
      <w:r w:rsidRPr="00BE4A62">
        <w:rPr>
          <w:iCs/>
        </w:rPr>
        <w:t>применять правила правописания (в объеме содержания курса):</w:t>
      </w:r>
      <w:r w:rsidRPr="00BE4A62">
        <w:t xml:space="preserve">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>
        <w:rPr>
          <w:iCs/>
        </w:rPr>
        <w:t xml:space="preserve">- </w:t>
      </w:r>
      <w:r w:rsidRPr="00BE4A62">
        <w:rPr>
          <w:iCs/>
        </w:rPr>
        <w:t>раздельное написание слов в предложении;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>
        <w:rPr>
          <w:iCs/>
        </w:rPr>
        <w:t xml:space="preserve">- </w:t>
      </w:r>
      <w:r w:rsidRPr="00BE4A62">
        <w:rPr>
          <w:iCs/>
        </w:rPr>
        <w:t>написание буквосочетаний жи—ши, ча—ща, чу—щу в положении под ударением;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>
        <w:rPr>
          <w:iCs/>
        </w:rPr>
        <w:t xml:space="preserve">- </w:t>
      </w:r>
      <w:r w:rsidRPr="00BE4A62">
        <w:rPr>
          <w:iCs/>
        </w:rPr>
        <w:t>отсутствие мягкого знака после шипящих в буквосочетаниях чк, чн, чт;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>
        <w:rPr>
          <w:iCs/>
        </w:rPr>
        <w:t xml:space="preserve">- </w:t>
      </w:r>
      <w:r w:rsidRPr="00BE4A62">
        <w:rPr>
          <w:iCs/>
        </w:rPr>
        <w:t>перенос слов;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>
        <w:rPr>
          <w:iCs/>
        </w:rPr>
        <w:t xml:space="preserve">- </w:t>
      </w:r>
      <w:r w:rsidRPr="00BE4A62">
        <w:rPr>
          <w:iCs/>
        </w:rPr>
        <w:t>прописная буква в начале предложения, именах собственных;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>
        <w:rPr>
          <w:iCs/>
        </w:rPr>
        <w:t xml:space="preserve">- </w:t>
      </w:r>
      <w:r w:rsidRPr="00BE4A62">
        <w:rPr>
          <w:iCs/>
        </w:rPr>
        <w:t>непроверяемые гласные и согласные в корне слова (перечень слов в орфографическом словаре учебника);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>
        <w:rPr>
          <w:iCs/>
        </w:rPr>
        <w:t xml:space="preserve">- </w:t>
      </w:r>
      <w:r w:rsidRPr="00BE4A62">
        <w:rPr>
          <w:iCs/>
        </w:rPr>
        <w:t>знаки препинания конца предложения: точка, вопросительный и восклицательный знаки;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б) безошибочно списывать текст объёмом 20—25 слов с доски и из учебника;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в) писать под диктовку тексты объёмом 15—20 слов в соответствии с изученными правилами.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/>
          <w:iCs/>
        </w:rPr>
        <w:t>- применять орфографическое чтение (проговаривание) при письме под диктовку и при списывании;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 xml:space="preserve">- </w:t>
      </w:r>
      <w:r w:rsidRPr="00BE4A62">
        <w:rPr>
          <w:i/>
          <w:iCs/>
        </w:rPr>
        <w:t>пользоваться орфографическим словарём в учебнике как средством самоконтроля.</w:t>
      </w:r>
    </w:p>
    <w:p w:rsidR="0056369B" w:rsidRPr="007C22F3" w:rsidRDefault="0056369B" w:rsidP="007C22F3">
      <w:pPr>
        <w:tabs>
          <w:tab w:val="num" w:pos="900"/>
          <w:tab w:val="num" w:pos="2302"/>
        </w:tabs>
        <w:jc w:val="both"/>
        <w:rPr>
          <w:b/>
          <w:iCs/>
        </w:rPr>
      </w:pPr>
      <w:r w:rsidRPr="00BE4A62">
        <w:rPr>
          <w:b/>
          <w:iCs/>
        </w:rPr>
        <w:t>Содержательная линия «Развитие речи»</w:t>
      </w:r>
      <w:r>
        <w:rPr>
          <w:b/>
          <w:iCs/>
        </w:rPr>
        <w:t>.</w:t>
      </w:r>
      <w:r w:rsidRPr="007C22F3">
        <w:rPr>
          <w:iCs/>
        </w:rPr>
        <w:t xml:space="preserve"> </w:t>
      </w:r>
      <w:r w:rsidRPr="00BE4A62">
        <w:rPr>
          <w:iCs/>
        </w:rPr>
        <w:t>Освоение данного раздела распределяется по всем разделам курса.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 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 выражать собственное мнение и аргументировать его;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 составл</w:t>
      </w:r>
      <w:r>
        <w:rPr>
          <w:iCs/>
        </w:rPr>
        <w:t>ять текст из набора предложений.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 xml:space="preserve"> Обучающийся 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>
        <w:rPr>
          <w:i/>
          <w:iCs/>
        </w:rPr>
        <w:t>-</w:t>
      </w:r>
      <w:r w:rsidRPr="00BE4A62">
        <w:rPr>
          <w:i/>
          <w:iCs/>
        </w:rPr>
        <w:t>подробно или выборочно пересказывать текст;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>
        <w:rPr>
          <w:i/>
          <w:iCs/>
        </w:rPr>
        <w:t>-</w:t>
      </w:r>
      <w:r w:rsidRPr="00BE4A62">
        <w:rPr>
          <w:i/>
          <w:iCs/>
        </w:rPr>
        <w:t>составлять текст по его началу и по его концу;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>
        <w:rPr>
          <w:i/>
          <w:iCs/>
        </w:rPr>
        <w:t>-</w:t>
      </w:r>
      <w:r w:rsidRPr="00BE4A62">
        <w:rPr>
          <w:i/>
          <w:iCs/>
        </w:rPr>
        <w:t xml:space="preserve">анализировать и корректировать тексты с </w:t>
      </w:r>
      <w:r>
        <w:rPr>
          <w:i/>
          <w:iCs/>
        </w:rPr>
        <w:t>нарушенным порядком предложений.</w:t>
      </w:r>
    </w:p>
    <w:p w:rsidR="0056369B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 xml:space="preserve">                                                                                            </w:t>
      </w:r>
    </w:p>
    <w:p w:rsidR="0056369B" w:rsidRDefault="0056369B" w:rsidP="007851D5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>
        <w:rPr>
          <w:b/>
          <w:iCs/>
        </w:rPr>
        <w:t xml:space="preserve">                                                                                         </w:t>
      </w:r>
    </w:p>
    <w:p w:rsidR="0056369B" w:rsidRPr="00866134" w:rsidRDefault="0056369B" w:rsidP="00AC3049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>
        <w:rPr>
          <w:b/>
          <w:iCs/>
        </w:rPr>
        <w:t xml:space="preserve">                                                                                                   </w:t>
      </w:r>
      <w:r w:rsidRPr="00BE4A62">
        <w:rPr>
          <w:b/>
          <w:iCs/>
        </w:rPr>
        <w:t xml:space="preserve"> </w:t>
      </w:r>
      <w:r w:rsidRPr="009375E0">
        <w:rPr>
          <w:b/>
          <w:iCs/>
          <w:sz w:val="28"/>
          <w:szCs w:val="28"/>
        </w:rPr>
        <w:t>2 класс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 xml:space="preserve">                                                                              Личностные  результаты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</w:rPr>
        <w:t>У обучающегося будут сформированы:</w:t>
      </w:r>
    </w:p>
    <w:p w:rsidR="0056369B" w:rsidRPr="00BE4A62" w:rsidRDefault="0056369B" w:rsidP="007A7C82">
      <w:pPr>
        <w:numPr>
          <w:ilvl w:val="0"/>
          <w:numId w:val="7"/>
        </w:numPr>
        <w:ind w:left="0"/>
      </w:pPr>
      <w:r w:rsidRPr="00BE4A62">
        <w:t>внутренняя позиция школьника на уровне положитель</w:t>
      </w:r>
      <w:r w:rsidRPr="00BE4A62">
        <w:rPr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E4A62">
        <w:t>«хорошего ученика»;</w:t>
      </w:r>
    </w:p>
    <w:p w:rsidR="0056369B" w:rsidRPr="00BE4A62" w:rsidRDefault="0056369B" w:rsidP="007A7C82">
      <w:pPr>
        <w:numPr>
          <w:ilvl w:val="0"/>
          <w:numId w:val="7"/>
        </w:numPr>
        <w:ind w:left="0"/>
      </w:pPr>
      <w:r w:rsidRPr="00BE4A62">
        <w:t>учебно­познавательный интерес к новому учебному материалу и способам решения новой задачи;</w:t>
      </w:r>
    </w:p>
    <w:p w:rsidR="0056369B" w:rsidRPr="00BE4A62" w:rsidRDefault="0056369B" w:rsidP="007A7C82">
      <w:pPr>
        <w:numPr>
          <w:ilvl w:val="0"/>
          <w:numId w:val="7"/>
        </w:numPr>
        <w:ind w:left="0"/>
      </w:pPr>
      <w:r w:rsidRPr="00BE4A62">
        <w:rPr>
          <w:spacing w:val="4"/>
        </w:rPr>
        <w:t xml:space="preserve">ориентация на понимание причин успеха в учебной </w:t>
      </w:r>
      <w:r w:rsidRPr="00BE4A62">
        <w:rPr>
          <w:spacing w:val="2"/>
        </w:rPr>
        <w:t>деятельности, в том числе на самоанализ и самоконтроль резуль</w:t>
      </w:r>
      <w:r w:rsidRPr="00BE4A62"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6369B" w:rsidRPr="00BE4A62" w:rsidRDefault="0056369B" w:rsidP="007A7C82">
      <w:pPr>
        <w:numPr>
          <w:ilvl w:val="0"/>
          <w:numId w:val="7"/>
        </w:numPr>
        <w:ind w:left="0"/>
      </w:pPr>
      <w:r w:rsidRPr="00BE4A62">
        <w:t>способность к оценке своей учебной деятельности;</w:t>
      </w:r>
    </w:p>
    <w:p w:rsidR="0056369B" w:rsidRPr="00BE4A62" w:rsidRDefault="0056369B" w:rsidP="007A7C82">
      <w:pPr>
        <w:numPr>
          <w:ilvl w:val="0"/>
          <w:numId w:val="7"/>
        </w:numPr>
        <w:ind w:left="0"/>
        <w:rPr>
          <w:spacing w:val="-2"/>
        </w:rPr>
      </w:pPr>
      <w:r w:rsidRPr="00BE4A62">
        <w:rPr>
          <w:spacing w:val="4"/>
        </w:rPr>
        <w:t xml:space="preserve">основы гражданской идентичности, своей этнической </w:t>
      </w:r>
      <w:r w:rsidRPr="00BE4A62">
        <w:rPr>
          <w:spacing w:val="2"/>
        </w:rPr>
        <w:t>принадлежности в форме осознания «Я» как члена семьи,</w:t>
      </w:r>
      <w:r w:rsidRPr="00BE4A62">
        <w:rPr>
          <w:spacing w:val="-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6369B" w:rsidRPr="00BE4A62" w:rsidRDefault="0056369B" w:rsidP="007A7C82">
      <w:pPr>
        <w:numPr>
          <w:ilvl w:val="0"/>
          <w:numId w:val="7"/>
        </w:numPr>
        <w:ind w:left="0"/>
      </w:pPr>
      <w:r w:rsidRPr="00BE4A62">
        <w:t>знание основных моральных норм и ориентация на их выполнение;</w:t>
      </w:r>
    </w:p>
    <w:p w:rsidR="0056369B" w:rsidRPr="00BE4A62" w:rsidRDefault="0056369B" w:rsidP="007A7C82">
      <w:pPr>
        <w:numPr>
          <w:ilvl w:val="0"/>
          <w:numId w:val="7"/>
        </w:numPr>
        <w:ind w:left="0"/>
      </w:pPr>
      <w:r w:rsidRPr="00BE4A62">
        <w:t>установка на здоровый образ жизни;</w:t>
      </w:r>
    </w:p>
    <w:p w:rsidR="0056369B" w:rsidRPr="00BE4A62" w:rsidRDefault="0056369B" w:rsidP="007A7C82">
      <w:pPr>
        <w:numPr>
          <w:ilvl w:val="0"/>
          <w:numId w:val="7"/>
        </w:numPr>
        <w:ind w:left="0"/>
      </w:pPr>
      <w:r w:rsidRPr="00BE4A62">
        <w:rPr>
          <w:spacing w:val="2"/>
        </w:rPr>
        <w:t xml:space="preserve">чувство прекрасного и эстетические чувства на основе </w:t>
      </w:r>
      <w:r w:rsidRPr="00BE4A62">
        <w:t>знакомства с мировой и отечественной художественной культурой.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  <w:iCs/>
        </w:rPr>
        <w:t>Обучающийся  получит возможность для формирования:</w:t>
      </w:r>
    </w:p>
    <w:p w:rsidR="0056369B" w:rsidRPr="00BE4A62" w:rsidRDefault="0056369B" w:rsidP="007A7C82">
      <w:pPr>
        <w:numPr>
          <w:ilvl w:val="0"/>
          <w:numId w:val="8"/>
        </w:numPr>
        <w:ind w:left="0"/>
        <w:rPr>
          <w:i/>
          <w:iCs/>
        </w:rPr>
      </w:pPr>
      <w:r w:rsidRPr="00BE4A62">
        <w:rPr>
          <w:i/>
          <w:iCs/>
          <w:spacing w:val="-2"/>
        </w:rPr>
        <w:t>выраженной устойчивой учебно­познавательной моти</w:t>
      </w:r>
      <w:r w:rsidRPr="00BE4A62">
        <w:rPr>
          <w:i/>
          <w:iCs/>
        </w:rPr>
        <w:t>вации учения;</w:t>
      </w:r>
    </w:p>
    <w:p w:rsidR="0056369B" w:rsidRPr="00BE4A62" w:rsidRDefault="0056369B" w:rsidP="007A7C82">
      <w:pPr>
        <w:numPr>
          <w:ilvl w:val="0"/>
          <w:numId w:val="8"/>
        </w:numPr>
        <w:ind w:left="0"/>
        <w:rPr>
          <w:i/>
          <w:iCs/>
        </w:rPr>
      </w:pPr>
      <w:r w:rsidRPr="00BE4A62">
        <w:rPr>
          <w:i/>
          <w:iCs/>
          <w:spacing w:val="-2"/>
        </w:rPr>
        <w:t xml:space="preserve">устойчивого учебно­познавательного интереса к новым </w:t>
      </w:r>
      <w:r w:rsidRPr="00BE4A62">
        <w:rPr>
          <w:i/>
          <w:iCs/>
        </w:rPr>
        <w:t>общим способам решения задач;</w:t>
      </w:r>
    </w:p>
    <w:p w:rsidR="0056369B" w:rsidRPr="00BE4A62" w:rsidRDefault="0056369B" w:rsidP="007A7C82">
      <w:pPr>
        <w:numPr>
          <w:ilvl w:val="0"/>
          <w:numId w:val="8"/>
        </w:numPr>
        <w:ind w:left="0"/>
        <w:rPr>
          <w:i/>
          <w:iCs/>
        </w:rPr>
      </w:pPr>
      <w:r w:rsidRPr="00BE4A62">
        <w:rPr>
          <w:i/>
          <w:iCs/>
        </w:rPr>
        <w:t>адекватного понимания причин успешности/неуспешности учебной деятельности;</w:t>
      </w:r>
    </w:p>
    <w:p w:rsidR="0056369B" w:rsidRPr="00BE4A62" w:rsidRDefault="0056369B" w:rsidP="007A7C82">
      <w:pPr>
        <w:numPr>
          <w:ilvl w:val="0"/>
          <w:numId w:val="8"/>
        </w:numPr>
        <w:ind w:left="0"/>
        <w:rPr>
          <w:i/>
          <w:iCs/>
        </w:rPr>
      </w:pPr>
      <w:r w:rsidRPr="00BE4A62">
        <w:rPr>
          <w:i/>
          <w:iCs/>
          <w:spacing w:val="4"/>
        </w:rPr>
        <w:t xml:space="preserve">компетентности в реализации основ гражданской </w:t>
      </w:r>
      <w:r w:rsidRPr="00BE4A62">
        <w:rPr>
          <w:i/>
          <w:iCs/>
        </w:rPr>
        <w:t>идентичности в поступках и деятельности;</w:t>
      </w:r>
    </w:p>
    <w:p w:rsidR="0056369B" w:rsidRPr="00BE4A62" w:rsidRDefault="0056369B" w:rsidP="007A7C82">
      <w:pPr>
        <w:numPr>
          <w:ilvl w:val="0"/>
          <w:numId w:val="8"/>
        </w:numPr>
        <w:ind w:left="0"/>
        <w:rPr>
          <w:i/>
          <w:iCs/>
        </w:rPr>
      </w:pPr>
      <w:r w:rsidRPr="00BE4A62">
        <w:rPr>
          <w:i/>
          <w:iCs/>
        </w:rPr>
        <w:t>осознанных устойчивых эстетических предпочтений и ориентации на искусство как зн</w:t>
      </w:r>
      <w:r>
        <w:rPr>
          <w:i/>
          <w:iCs/>
        </w:rPr>
        <w:t>ачимую сферу человеческой жизни.</w:t>
      </w:r>
      <w:r w:rsidRPr="00BE4A62">
        <w:rPr>
          <w:i/>
          <w:iCs/>
        </w:rPr>
        <w:t xml:space="preserve"> </w:t>
      </w:r>
    </w:p>
    <w:p w:rsidR="0056369B" w:rsidRPr="00BE4A62" w:rsidRDefault="0056369B" w:rsidP="007A7C82">
      <w:pPr>
        <w:ind w:left="1134"/>
        <w:rPr>
          <w:b/>
          <w:iCs/>
        </w:rPr>
      </w:pPr>
      <w:r w:rsidRPr="00BE4A62">
        <w:rPr>
          <w:b/>
          <w:iCs/>
        </w:rPr>
        <w:t xml:space="preserve">                                                      </w:t>
      </w:r>
      <w:r>
        <w:rPr>
          <w:b/>
          <w:iCs/>
        </w:rPr>
        <w:t xml:space="preserve">               </w:t>
      </w:r>
      <w:r w:rsidRPr="00BE4A62">
        <w:rPr>
          <w:b/>
          <w:iCs/>
        </w:rPr>
        <w:t xml:space="preserve"> Метапредметные результаты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</w:rPr>
        <w:t>Регулятивные</w:t>
      </w:r>
      <w:r w:rsidRPr="00BE4A62">
        <w:t xml:space="preserve"> </w:t>
      </w:r>
      <w:r w:rsidRPr="00BE4A62">
        <w:rPr>
          <w:b/>
        </w:rPr>
        <w:t>универсальные учебные действия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</w:rPr>
        <w:t>Обучающийся научится:</w:t>
      </w:r>
    </w:p>
    <w:p w:rsidR="0056369B" w:rsidRPr="00BE4A62" w:rsidRDefault="0056369B" w:rsidP="007A7C82">
      <w:pPr>
        <w:numPr>
          <w:ilvl w:val="0"/>
          <w:numId w:val="9"/>
        </w:numPr>
        <w:ind w:left="0"/>
      </w:pPr>
      <w:r w:rsidRPr="00BE4A62">
        <w:t>принимать и сохранять учебную задачу;</w:t>
      </w:r>
    </w:p>
    <w:p w:rsidR="0056369B" w:rsidRPr="00BE4A62" w:rsidRDefault="0056369B" w:rsidP="007A7C82">
      <w:pPr>
        <w:numPr>
          <w:ilvl w:val="0"/>
          <w:numId w:val="9"/>
        </w:numPr>
        <w:ind w:left="0"/>
      </w:pPr>
      <w:r w:rsidRPr="00BE4A62">
        <w:rPr>
          <w:spacing w:val="-4"/>
        </w:rPr>
        <w:t>учитывать выделенные учителем ориентиры действия в но</w:t>
      </w:r>
      <w:r w:rsidRPr="00BE4A62">
        <w:t>вом учебном материале в сотрудничестве с учителем;</w:t>
      </w:r>
    </w:p>
    <w:p w:rsidR="0056369B" w:rsidRPr="00BE4A62" w:rsidRDefault="0056369B" w:rsidP="007A7C82">
      <w:pPr>
        <w:numPr>
          <w:ilvl w:val="0"/>
          <w:numId w:val="9"/>
        </w:numPr>
        <w:ind w:left="0"/>
      </w:pPr>
      <w:r w:rsidRPr="00BE4A62"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6369B" w:rsidRPr="00BE4A62" w:rsidRDefault="0056369B" w:rsidP="007A7C82">
      <w:pPr>
        <w:numPr>
          <w:ilvl w:val="0"/>
          <w:numId w:val="9"/>
        </w:numPr>
        <w:ind w:left="0"/>
      </w:pPr>
      <w:r w:rsidRPr="00BE4A62">
        <w:rPr>
          <w:spacing w:val="-2"/>
        </w:rPr>
        <w:t>осуществлять итоговый и пошаговый контроль по резуль</w:t>
      </w:r>
      <w:r w:rsidRPr="00BE4A62">
        <w:t>тату;</w:t>
      </w:r>
    </w:p>
    <w:p w:rsidR="0056369B" w:rsidRPr="00BE4A62" w:rsidRDefault="0056369B" w:rsidP="007A7C82">
      <w:pPr>
        <w:numPr>
          <w:ilvl w:val="0"/>
          <w:numId w:val="9"/>
        </w:numPr>
        <w:ind w:left="0"/>
      </w:pPr>
      <w:r w:rsidRPr="00BE4A62">
        <w:rPr>
          <w:spacing w:val="2"/>
        </w:rPr>
        <w:t>адекватно воспринимать предложения и оценку учите</w:t>
      </w:r>
      <w:r w:rsidRPr="00BE4A62">
        <w:t>лей, товарищей, родителей и других людей;</w:t>
      </w:r>
    </w:p>
    <w:p w:rsidR="0056369B" w:rsidRPr="00BE4A62" w:rsidRDefault="0056369B" w:rsidP="007A7C82">
      <w:pPr>
        <w:numPr>
          <w:ilvl w:val="0"/>
          <w:numId w:val="9"/>
        </w:numPr>
        <w:ind w:left="0"/>
      </w:pPr>
      <w:r w:rsidRPr="00BE4A62">
        <w:t>различ</w:t>
      </w:r>
      <w:r>
        <w:t>ать способ и результат действия.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  <w:iCs/>
        </w:rPr>
        <w:t>Обучающийся  получит возможность научиться:</w:t>
      </w:r>
    </w:p>
    <w:p w:rsidR="0056369B" w:rsidRPr="00BE4A62" w:rsidRDefault="0056369B" w:rsidP="007A7C82">
      <w:pPr>
        <w:numPr>
          <w:ilvl w:val="0"/>
          <w:numId w:val="10"/>
        </w:numPr>
        <w:ind w:left="0"/>
        <w:rPr>
          <w:i/>
          <w:iCs/>
        </w:rPr>
      </w:pPr>
      <w:r w:rsidRPr="00BE4A62">
        <w:rPr>
          <w:i/>
          <w:iCs/>
        </w:rPr>
        <w:t>в сотрудничестве с учителем ставить новые учебные задачи;</w:t>
      </w:r>
    </w:p>
    <w:p w:rsidR="0056369B" w:rsidRPr="00BE4A62" w:rsidRDefault="0056369B" w:rsidP="007A7C82">
      <w:pPr>
        <w:numPr>
          <w:ilvl w:val="0"/>
          <w:numId w:val="10"/>
        </w:numPr>
        <w:ind w:left="0"/>
        <w:rPr>
          <w:i/>
          <w:iCs/>
          <w:spacing w:val="-6"/>
        </w:rPr>
      </w:pPr>
      <w:r w:rsidRPr="00BE4A62">
        <w:rPr>
          <w:i/>
          <w:iCs/>
          <w:spacing w:val="-6"/>
        </w:rPr>
        <w:t>преобразовывать практическую задачу в познавательную;</w:t>
      </w:r>
    </w:p>
    <w:p w:rsidR="0056369B" w:rsidRPr="00BE4A62" w:rsidRDefault="0056369B" w:rsidP="007A7C82">
      <w:pPr>
        <w:numPr>
          <w:ilvl w:val="0"/>
          <w:numId w:val="10"/>
        </w:numPr>
        <w:ind w:left="0"/>
        <w:rPr>
          <w:i/>
          <w:iCs/>
        </w:rPr>
      </w:pPr>
      <w:r w:rsidRPr="00BE4A62">
        <w:rPr>
          <w:i/>
          <w:iCs/>
        </w:rPr>
        <w:t>проявлять познавательную инициативу в учебном сотрудничестве;</w:t>
      </w:r>
    </w:p>
    <w:p w:rsidR="0056369B" w:rsidRPr="00BE4A62" w:rsidRDefault="0056369B" w:rsidP="007A7C82">
      <w:pPr>
        <w:numPr>
          <w:ilvl w:val="0"/>
          <w:numId w:val="10"/>
        </w:numPr>
        <w:ind w:left="0"/>
        <w:rPr>
          <w:i/>
          <w:iCs/>
        </w:rPr>
      </w:pPr>
      <w:r w:rsidRPr="00BE4A62">
        <w:rPr>
          <w:i/>
          <w:iCs/>
          <w:spacing w:val="-2"/>
        </w:rPr>
        <w:t>самостоятельно учитывать выделенные учителем ори</w:t>
      </w:r>
      <w:r w:rsidRPr="00BE4A62">
        <w:rPr>
          <w:i/>
          <w:iCs/>
        </w:rPr>
        <w:t>ентиры действ</w:t>
      </w:r>
      <w:r>
        <w:rPr>
          <w:i/>
          <w:iCs/>
        </w:rPr>
        <w:t>ия в новом учебном материале.</w:t>
      </w:r>
    </w:p>
    <w:p w:rsidR="0056369B" w:rsidRPr="00BE4A62" w:rsidRDefault="0056369B" w:rsidP="007A7C82">
      <w:pPr>
        <w:pStyle w:val="a3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BE4A62">
        <w:rPr>
          <w:rFonts w:ascii="Times New Roman" w:hAnsi="Times New Roman"/>
          <w:b/>
          <w:i w:val="0"/>
          <w:color w:val="auto"/>
          <w:sz w:val="24"/>
          <w:szCs w:val="24"/>
        </w:rPr>
        <w:t>Познавательные универсальные учебные действия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</w:rPr>
        <w:t>Обучающийся  научится: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rPr>
          <w:spacing w:val="-2"/>
        </w:rPr>
        <w:t xml:space="preserve">использовать знаково­символические  средства, </w:t>
      </w:r>
      <w:r w:rsidRPr="00BE4A62">
        <w:t xml:space="preserve"> для решения задач;</w:t>
      </w:r>
    </w:p>
    <w:p w:rsidR="0056369B" w:rsidRPr="00BE4A62" w:rsidRDefault="0056369B" w:rsidP="007A7C82">
      <w:pPr>
        <w:numPr>
          <w:ilvl w:val="0"/>
          <w:numId w:val="12"/>
        </w:numPr>
        <w:tabs>
          <w:tab w:val="left" w:pos="142"/>
          <w:tab w:val="left" w:leader="dot" w:pos="624"/>
        </w:tabs>
        <w:ind w:left="454"/>
        <w:jc w:val="both"/>
        <w:rPr>
          <w:rFonts w:eastAsia="@Arial Unicode MS"/>
          <w:i/>
        </w:rPr>
      </w:pPr>
      <w:r w:rsidRPr="00BE4A62">
        <w:rPr>
          <w:rFonts w:eastAsia="@Arial Unicode MS"/>
          <w:iCs/>
        </w:rPr>
        <w:t>проявлять познавательную инициативу в учебном сотрудничестве</w:t>
      </w:r>
      <w:r w:rsidRPr="00BE4A62">
        <w:rPr>
          <w:rFonts w:eastAsia="@Arial Unicode MS"/>
          <w:i/>
          <w:iCs/>
        </w:rPr>
        <w:t>;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t>строить сообщения в устной и письменной форме;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rPr>
          <w:spacing w:val="-2"/>
        </w:rPr>
        <w:t>основам смыслового восприятия художественных и позна</w:t>
      </w:r>
      <w:r w:rsidRPr="00BE4A62">
        <w:t>вательных текстов, выделять существенную информацию из сообщений разных видов (в первую очередь текстов);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t>осуществлять синтез как составление целого из частей;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rPr>
          <w:spacing w:val="4"/>
        </w:rPr>
        <w:t xml:space="preserve">проводить сравнение, сериацию и классификацию по </w:t>
      </w:r>
      <w:r w:rsidRPr="00BE4A62">
        <w:t>заданным критериям;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t>строить рассуждения в форме связи простых суждений об объекте, его строении, свойствах и связях;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t>устанавливать аналогии;</w:t>
      </w:r>
    </w:p>
    <w:p w:rsidR="0056369B" w:rsidRPr="00BE4A62" w:rsidRDefault="0056369B" w:rsidP="007A7C82">
      <w:pPr>
        <w:numPr>
          <w:ilvl w:val="0"/>
          <w:numId w:val="12"/>
        </w:numPr>
        <w:ind w:left="454"/>
      </w:pPr>
      <w:r w:rsidRPr="00BE4A62">
        <w:t>владеть рядом общих приемов решения задач.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BE4A62" w:rsidRDefault="0056369B" w:rsidP="007A7C82">
      <w:pPr>
        <w:numPr>
          <w:ilvl w:val="0"/>
          <w:numId w:val="11"/>
        </w:numPr>
        <w:ind w:left="0"/>
        <w:rPr>
          <w:i/>
          <w:iCs/>
        </w:rPr>
      </w:pPr>
      <w:r w:rsidRPr="00BE4A62">
        <w:rPr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56369B" w:rsidRPr="00BE4A62" w:rsidRDefault="0056369B" w:rsidP="007A7C82">
      <w:pPr>
        <w:numPr>
          <w:ilvl w:val="0"/>
          <w:numId w:val="11"/>
        </w:numPr>
        <w:ind w:left="0"/>
        <w:rPr>
          <w:i/>
          <w:iCs/>
        </w:rPr>
      </w:pPr>
      <w:r w:rsidRPr="00BE4A62">
        <w:rPr>
          <w:i/>
          <w:iCs/>
        </w:rPr>
        <w:t>осознанно и произвольно строить сообщения в устной и письменной форме;</w:t>
      </w:r>
    </w:p>
    <w:p w:rsidR="0056369B" w:rsidRPr="00BE4A62" w:rsidRDefault="0056369B" w:rsidP="007A7C82">
      <w:pPr>
        <w:numPr>
          <w:ilvl w:val="0"/>
          <w:numId w:val="11"/>
        </w:numPr>
        <w:ind w:left="0"/>
        <w:rPr>
          <w:i/>
          <w:iCs/>
        </w:rPr>
      </w:pPr>
      <w:r w:rsidRPr="00BE4A62">
        <w:rPr>
          <w:i/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56369B" w:rsidRPr="00BE4A62" w:rsidRDefault="0056369B" w:rsidP="007A7C82">
      <w:pPr>
        <w:numPr>
          <w:ilvl w:val="0"/>
          <w:numId w:val="11"/>
        </w:numPr>
        <w:ind w:left="0"/>
        <w:rPr>
          <w:i/>
          <w:iCs/>
        </w:rPr>
      </w:pPr>
      <w:r w:rsidRPr="00BE4A62">
        <w:rPr>
          <w:i/>
          <w:iCs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6369B" w:rsidRPr="00BE4A62" w:rsidRDefault="0056369B" w:rsidP="007A7C82">
      <w:pPr>
        <w:numPr>
          <w:ilvl w:val="0"/>
          <w:numId w:val="11"/>
        </w:numPr>
        <w:ind w:left="0"/>
        <w:rPr>
          <w:i/>
          <w:iCs/>
        </w:rPr>
      </w:pPr>
      <w:r w:rsidRPr="00BE4A62">
        <w:rPr>
          <w:i/>
          <w:iCs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56369B" w:rsidRPr="00BE4A62" w:rsidRDefault="0056369B" w:rsidP="007A7C82">
      <w:pPr>
        <w:numPr>
          <w:ilvl w:val="0"/>
          <w:numId w:val="11"/>
        </w:numPr>
        <w:ind w:left="0"/>
        <w:rPr>
          <w:i/>
          <w:iCs/>
        </w:rPr>
      </w:pPr>
      <w:r w:rsidRPr="00BE4A62">
        <w:rPr>
          <w:i/>
          <w:iCs/>
        </w:rPr>
        <w:t>строить логическое рассуждение, включающее установлен</w:t>
      </w:r>
      <w:r>
        <w:rPr>
          <w:i/>
          <w:iCs/>
        </w:rPr>
        <w:t>ие причинно­следственных связей.</w:t>
      </w:r>
    </w:p>
    <w:p w:rsidR="0056369B" w:rsidRPr="00BE4A62" w:rsidRDefault="0056369B" w:rsidP="007A7C82">
      <w:pPr>
        <w:pStyle w:val="a3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                                                        </w:t>
      </w:r>
      <w:r w:rsidRPr="00BE4A62">
        <w:rPr>
          <w:rFonts w:ascii="Times New Roman" w:hAnsi="Times New Roman"/>
          <w:b/>
          <w:i w:val="0"/>
          <w:color w:val="auto"/>
          <w:sz w:val="24"/>
          <w:szCs w:val="24"/>
        </w:rPr>
        <w:t>Коммуникативные</w:t>
      </w:r>
      <w:r w:rsidRPr="00BE4A62">
        <w:rPr>
          <w:i w:val="0"/>
          <w:sz w:val="24"/>
          <w:szCs w:val="24"/>
        </w:rPr>
        <w:t xml:space="preserve"> </w:t>
      </w:r>
      <w:r w:rsidRPr="00BE4A62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универсальные учебные действия 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</w:rPr>
        <w:t>Обучающийся научится: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rPr>
          <w:spacing w:val="2"/>
        </w:rPr>
        <w:t>адекватно использовать коммуникативные, прежде все</w:t>
      </w:r>
      <w:r w:rsidRPr="00BE4A62">
        <w:t xml:space="preserve">го </w:t>
      </w:r>
      <w:r w:rsidRPr="00BE4A62">
        <w:rPr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E4A62">
        <w:rPr>
          <w:spacing w:val="2"/>
        </w:rPr>
        <w:t xml:space="preserve">ле сопровождая его аудиовизуальной поддержкой), владеть </w:t>
      </w:r>
      <w:r w:rsidRPr="00BE4A62">
        <w:t>диалогической формой коммуникации, используя в том чис</w:t>
      </w:r>
      <w:r w:rsidRPr="00BE4A62">
        <w:rPr>
          <w:spacing w:val="2"/>
        </w:rPr>
        <w:t>ле средства и инструменты ИКТ и дистанционного обще</w:t>
      </w:r>
      <w:r w:rsidRPr="00BE4A62">
        <w:t>ния;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t>учитывать разные мнения и стремиться к координации различных позиций в сотрудничестве;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t>формулировать собственное мнение и позицию;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rPr>
          <w:spacing w:val="2"/>
        </w:rPr>
        <w:t>договариваться и приходить к общему решению в со</w:t>
      </w:r>
      <w:r w:rsidRPr="00BE4A62">
        <w:t>вместной деятельности, в том числе в ситуации столкновения интересов;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t>строить понятные для партнера высказывания, учитывающие, что партнер знает и видит, а что нет;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t>задавать вопросы;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t>контролировать действия партнера;</w:t>
      </w:r>
    </w:p>
    <w:p w:rsidR="0056369B" w:rsidRPr="00BE4A62" w:rsidRDefault="0056369B" w:rsidP="007A7C82">
      <w:pPr>
        <w:numPr>
          <w:ilvl w:val="0"/>
          <w:numId w:val="13"/>
        </w:numPr>
        <w:ind w:left="0"/>
      </w:pPr>
      <w:r w:rsidRPr="00BE4A62">
        <w:t>использовать речь для регуляции своего действия;</w:t>
      </w:r>
    </w:p>
    <w:p w:rsidR="0056369B" w:rsidRPr="00BE4A62" w:rsidRDefault="0056369B" w:rsidP="007A7C82">
      <w:pPr>
        <w:numPr>
          <w:ilvl w:val="0"/>
          <w:numId w:val="13"/>
        </w:numPr>
        <w:ind w:left="0"/>
        <w:rPr>
          <w:iCs/>
        </w:rPr>
      </w:pPr>
      <w:r w:rsidRPr="00BE4A62">
        <w:rPr>
          <w:spacing w:val="2"/>
        </w:rPr>
        <w:t xml:space="preserve">адекватно использовать речевые средства для решения </w:t>
      </w:r>
      <w:r w:rsidRPr="00BE4A62">
        <w:t>различных коммуникативных задач, строить монологическое высказывание, владеть диалогической формой речи.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BE4A62" w:rsidRDefault="0056369B" w:rsidP="007A7C82">
      <w:pPr>
        <w:numPr>
          <w:ilvl w:val="0"/>
          <w:numId w:val="14"/>
        </w:numPr>
        <w:ind w:left="0"/>
        <w:rPr>
          <w:i/>
        </w:rPr>
      </w:pPr>
      <w:r w:rsidRPr="00BE4A62">
        <w:rPr>
          <w:i/>
          <w:iCs/>
          <w:spacing w:val="2"/>
        </w:rPr>
        <w:t>учитывать и координировать в сотрудничестве по</w:t>
      </w:r>
      <w:r w:rsidRPr="00BE4A62">
        <w:rPr>
          <w:i/>
          <w:iCs/>
        </w:rPr>
        <w:t>зиции других людей, отличные от собственной;</w:t>
      </w:r>
    </w:p>
    <w:p w:rsidR="0056369B" w:rsidRPr="00BE4A62" w:rsidRDefault="0056369B" w:rsidP="007A7C82">
      <w:pPr>
        <w:numPr>
          <w:ilvl w:val="0"/>
          <w:numId w:val="14"/>
        </w:numPr>
        <w:ind w:left="0"/>
        <w:rPr>
          <w:i/>
        </w:rPr>
      </w:pPr>
      <w:r w:rsidRPr="00BE4A62">
        <w:rPr>
          <w:i/>
          <w:iCs/>
        </w:rPr>
        <w:t>учитывать разные мнения и интересы и обосновывать собственную позицию;</w:t>
      </w:r>
    </w:p>
    <w:p w:rsidR="0056369B" w:rsidRPr="00BE4A62" w:rsidRDefault="0056369B" w:rsidP="007A7C82">
      <w:pPr>
        <w:numPr>
          <w:ilvl w:val="0"/>
          <w:numId w:val="14"/>
        </w:numPr>
        <w:ind w:left="0"/>
        <w:rPr>
          <w:i/>
        </w:rPr>
      </w:pPr>
      <w:r w:rsidRPr="00BE4A62">
        <w:rPr>
          <w:i/>
          <w:iCs/>
        </w:rPr>
        <w:t>понимать относительность мнений и подходов к решению проблемы;</w:t>
      </w:r>
    </w:p>
    <w:p w:rsidR="0056369B" w:rsidRPr="00BE4A62" w:rsidRDefault="0056369B" w:rsidP="007A7C82">
      <w:pPr>
        <w:numPr>
          <w:ilvl w:val="0"/>
          <w:numId w:val="14"/>
        </w:numPr>
        <w:ind w:left="0"/>
        <w:rPr>
          <w:i/>
        </w:rPr>
      </w:pPr>
      <w:r w:rsidRPr="00BE4A62">
        <w:rPr>
          <w:i/>
          <w:iCs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6369B" w:rsidRPr="00BE4A62" w:rsidRDefault="0056369B" w:rsidP="007A7C82">
      <w:pPr>
        <w:numPr>
          <w:ilvl w:val="0"/>
          <w:numId w:val="14"/>
        </w:numPr>
        <w:ind w:left="0"/>
        <w:rPr>
          <w:i/>
        </w:rPr>
      </w:pPr>
      <w:r w:rsidRPr="00BE4A62">
        <w:rPr>
          <w:i/>
          <w:iCs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6369B" w:rsidRPr="00BE4A62" w:rsidRDefault="0056369B" w:rsidP="007A7C82">
      <w:pPr>
        <w:numPr>
          <w:ilvl w:val="0"/>
          <w:numId w:val="14"/>
        </w:numPr>
        <w:ind w:left="0"/>
        <w:rPr>
          <w:i/>
        </w:rPr>
      </w:pPr>
      <w:r w:rsidRPr="00BE4A62">
        <w:rPr>
          <w:i/>
          <w:iCs/>
        </w:rPr>
        <w:t>задавать вопросы, необходимые для организации собственной деятельности и сотрудничества с партнером.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 xml:space="preserve">                                                     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 xml:space="preserve">   </w:t>
      </w:r>
      <w:r w:rsidRPr="00BE4A62">
        <w:rPr>
          <w:b/>
          <w:iCs/>
        </w:rPr>
        <w:t xml:space="preserve">                                                                </w:t>
      </w:r>
      <w:r>
        <w:rPr>
          <w:b/>
          <w:iCs/>
        </w:rPr>
        <w:t xml:space="preserve">                 </w:t>
      </w:r>
      <w:r w:rsidRPr="00BE4A62">
        <w:rPr>
          <w:b/>
          <w:iCs/>
        </w:rPr>
        <w:t xml:space="preserve"> Предметные результаты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>
        <w:rPr>
          <w:b/>
          <w:iCs/>
        </w:rPr>
        <w:t xml:space="preserve"> Содержательная линия</w:t>
      </w:r>
      <w:r w:rsidRPr="00BE4A62">
        <w:rPr>
          <w:b/>
          <w:iCs/>
        </w:rPr>
        <w:t xml:space="preserve">  «Система языка»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 xml:space="preserve"> Раздел «Фонетика и графика»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-различать звуки и буквы;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 характеризовать  звуки русского языка : гласный ударный — безударный, согласный твёрдый / мягкий,  парный / непарные твердые и мягкие,  согласный  глухой/ звонкий, парный / непарный звонкие и глухие;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-пользоваться русским алфавитом на основе знаний последовательности букв в нем для упорядочения слов и поиска необходимой информации в различных словарях и справочниках.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  <w:r w:rsidRPr="00275053">
        <w:rPr>
          <w:i/>
          <w:iCs/>
        </w:rPr>
        <w:t>-пользоваться русским алфавитом на основе знания последовательности букв в нем для упорядочения слов и поиска необходимой информации в различных словарях и справочниках</w:t>
      </w:r>
      <w:r>
        <w:rPr>
          <w:i/>
          <w:iCs/>
        </w:rPr>
        <w:t>.</w:t>
      </w:r>
      <w:r w:rsidRPr="00275053">
        <w:rPr>
          <w:b/>
          <w:i/>
          <w:iCs/>
        </w:rPr>
        <w:t xml:space="preserve"> </w:t>
      </w:r>
    </w:p>
    <w:p w:rsidR="0056369B" w:rsidRPr="00BE4A62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  <w:r>
        <w:rPr>
          <w:b/>
          <w:iCs/>
        </w:rPr>
        <w:t xml:space="preserve">          Раздел </w:t>
      </w:r>
      <w:r w:rsidRPr="00BE4A62">
        <w:rPr>
          <w:b/>
          <w:iCs/>
        </w:rPr>
        <w:t xml:space="preserve"> Орфоэпия»</w:t>
      </w:r>
    </w:p>
    <w:p w:rsidR="0056369B" w:rsidRPr="00BE4A62" w:rsidRDefault="0056369B" w:rsidP="007A7C82">
      <w:pPr>
        <w:ind w:firstLine="454"/>
        <w:rPr>
          <w:b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1B532E" w:rsidRDefault="0056369B" w:rsidP="007A7C82">
      <w:pPr>
        <w:numPr>
          <w:ilvl w:val="0"/>
          <w:numId w:val="3"/>
        </w:numPr>
        <w:ind w:left="0"/>
        <w:rPr>
          <w:i/>
        </w:rPr>
      </w:pPr>
      <w:r w:rsidRPr="001B532E">
        <w:rPr>
          <w:i/>
          <w:spacing w:val="2"/>
        </w:rPr>
        <w:t xml:space="preserve">соблюдать нормы русского и родного литературного </w:t>
      </w:r>
      <w:r w:rsidRPr="001B532E">
        <w:rPr>
          <w:i/>
        </w:rPr>
        <w:t xml:space="preserve">языка в собственной речи и оценивать соблюдение этих </w:t>
      </w:r>
      <w:r w:rsidRPr="001B532E">
        <w:rPr>
          <w:i/>
          <w:spacing w:val="-2"/>
        </w:rPr>
        <w:t>норм в речи собеседников (в объеме представленного в учеб</w:t>
      </w:r>
      <w:r w:rsidRPr="001B532E">
        <w:rPr>
          <w:i/>
        </w:rPr>
        <w:t>нике материала);</w:t>
      </w:r>
    </w:p>
    <w:p w:rsidR="0056369B" w:rsidRPr="001B532E" w:rsidRDefault="0056369B" w:rsidP="007A7C82">
      <w:pPr>
        <w:numPr>
          <w:ilvl w:val="0"/>
          <w:numId w:val="3"/>
        </w:numPr>
        <w:ind w:left="0"/>
        <w:rPr>
          <w:i/>
        </w:rPr>
      </w:pPr>
      <w:r w:rsidRPr="001B532E">
        <w:rPr>
          <w:i/>
          <w:spacing w:val="2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1B532E">
        <w:rPr>
          <w:i/>
        </w:rPr>
        <w:t>к учителю, родителям и</w:t>
      </w:r>
      <w:r w:rsidRPr="001B532E">
        <w:rPr>
          <w:i/>
        </w:rPr>
        <w:t> </w:t>
      </w:r>
      <w:r w:rsidRPr="001B532E">
        <w:rPr>
          <w:i/>
        </w:rPr>
        <w:t>др.</w:t>
      </w:r>
    </w:p>
    <w:p w:rsidR="0056369B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</w:p>
    <w:p w:rsidR="0056369B" w:rsidRPr="00BE4A62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  <w:r w:rsidRPr="00BE4A62">
        <w:rPr>
          <w:b/>
          <w:iCs/>
        </w:rPr>
        <w:t xml:space="preserve"> </w:t>
      </w:r>
      <w:r>
        <w:rPr>
          <w:b/>
          <w:iCs/>
        </w:rPr>
        <w:t>Раздел</w:t>
      </w:r>
      <w:r w:rsidRPr="00BE4A62">
        <w:rPr>
          <w:b/>
          <w:iCs/>
        </w:rPr>
        <w:t xml:space="preserve">  </w:t>
      </w:r>
      <w:r>
        <w:rPr>
          <w:b/>
          <w:iCs/>
        </w:rPr>
        <w:t>«</w:t>
      </w:r>
      <w:r w:rsidRPr="00BE4A62">
        <w:rPr>
          <w:b/>
          <w:iCs/>
        </w:rPr>
        <w:t>Состав слова (морфемика)</w:t>
      </w:r>
      <w:r>
        <w:rPr>
          <w:b/>
          <w:iCs/>
        </w:rPr>
        <w:t>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 xml:space="preserve">- различать родственные (однокоренные) слова и формы слова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</w:t>
      </w:r>
      <w:r>
        <w:rPr>
          <w:iCs/>
        </w:rPr>
        <w:t xml:space="preserve"> </w:t>
      </w:r>
      <w:r w:rsidRPr="00BE4A62">
        <w:rPr>
          <w:iCs/>
        </w:rPr>
        <w:t>находить в словах с однознач</w:t>
      </w:r>
      <w:r>
        <w:rPr>
          <w:iCs/>
        </w:rPr>
        <w:t>но выделяемыми морфемами корень.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b/>
          <w:iCs/>
        </w:rPr>
        <w:t>Обучающийся получит возможность научиться</w:t>
      </w:r>
      <w:r w:rsidRPr="00BE4A62">
        <w:rPr>
          <w:iCs/>
        </w:rPr>
        <w:t>: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275053">
        <w:rPr>
          <w:i/>
          <w:iCs/>
        </w:rPr>
        <w:t>-</w:t>
      </w:r>
      <w:r>
        <w:rPr>
          <w:i/>
          <w:iCs/>
        </w:rPr>
        <w:t xml:space="preserve"> </w:t>
      </w:r>
      <w:r w:rsidRPr="00275053">
        <w:rPr>
          <w:i/>
          <w:iCs/>
        </w:rPr>
        <w:t>различать однокоренные слова и слова с омонимичными корнями, однокоренные слова и синонимы;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275053">
        <w:rPr>
          <w:i/>
          <w:iCs/>
        </w:rPr>
        <w:t>-подбирать однокоренные слова и формы слов с целью проверки изучаемых орфограмм в корне слова.</w:t>
      </w:r>
      <w:r w:rsidRPr="00BE4A62">
        <w:rPr>
          <w:b/>
          <w:iCs/>
        </w:rPr>
        <w:t xml:space="preserve"> </w:t>
      </w:r>
    </w:p>
    <w:p w:rsidR="0056369B" w:rsidRPr="006C77B9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  <w:r>
        <w:rPr>
          <w:b/>
          <w:iCs/>
        </w:rPr>
        <w:t xml:space="preserve">       </w:t>
      </w:r>
      <w:r w:rsidRPr="00BE4A62">
        <w:rPr>
          <w:b/>
          <w:iCs/>
        </w:rPr>
        <w:t xml:space="preserve"> </w:t>
      </w:r>
      <w:r>
        <w:rPr>
          <w:b/>
          <w:iCs/>
        </w:rPr>
        <w:t>Раздел</w:t>
      </w:r>
      <w:r w:rsidRPr="00BE4A62">
        <w:rPr>
          <w:b/>
          <w:iCs/>
        </w:rPr>
        <w:t xml:space="preserve">  </w:t>
      </w:r>
      <w:r>
        <w:rPr>
          <w:b/>
          <w:iCs/>
        </w:rPr>
        <w:t>«</w:t>
      </w:r>
      <w:r w:rsidRPr="00BE4A62">
        <w:rPr>
          <w:b/>
          <w:iCs/>
        </w:rPr>
        <w:t>Лексика</w:t>
      </w:r>
      <w:r>
        <w:rPr>
          <w:b/>
          <w:iCs/>
        </w:rPr>
        <w:t>».</w:t>
      </w:r>
      <w:r w:rsidRPr="00BE4A62">
        <w:rPr>
          <w:iCs/>
        </w:rPr>
        <w:t xml:space="preserve"> Освоение данного раздела распределяется по всем разделам курса.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 выявлять в слова, значение которых требует уточнения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</w:t>
      </w:r>
      <w:r>
        <w:rPr>
          <w:iCs/>
        </w:rPr>
        <w:t xml:space="preserve"> </w:t>
      </w:r>
      <w:r w:rsidRPr="00BE4A62">
        <w:rPr>
          <w:iCs/>
        </w:rPr>
        <w:t>осознавать слово как единство звучания и значения;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</w:t>
      </w:r>
      <w:r>
        <w:rPr>
          <w:iCs/>
        </w:rPr>
        <w:t xml:space="preserve"> </w:t>
      </w:r>
      <w:r w:rsidRPr="00BE4A62">
        <w:rPr>
          <w:iCs/>
        </w:rPr>
        <w:t>определять значение  слова по тексту или уточнять с помощью  толкового словаря;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</w:t>
      </w:r>
      <w:r>
        <w:rPr>
          <w:iCs/>
        </w:rPr>
        <w:t xml:space="preserve"> </w:t>
      </w:r>
      <w:r w:rsidRPr="00BE4A62">
        <w:rPr>
          <w:iCs/>
        </w:rPr>
        <w:t>подбирать синонимы</w:t>
      </w:r>
      <w:r>
        <w:rPr>
          <w:iCs/>
        </w:rPr>
        <w:t xml:space="preserve"> для устранения повторов в речи.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>-</w:t>
      </w:r>
      <w:r>
        <w:rPr>
          <w:iCs/>
        </w:rPr>
        <w:t xml:space="preserve"> </w:t>
      </w:r>
      <w:r w:rsidRPr="00275053">
        <w:rPr>
          <w:i/>
          <w:iCs/>
        </w:rPr>
        <w:t>различать употребление в тексте слов в  прямом и переносном значении (простые случаи);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275053">
        <w:rPr>
          <w:i/>
          <w:iCs/>
        </w:rPr>
        <w:t>-</w:t>
      </w:r>
      <w:r>
        <w:rPr>
          <w:i/>
          <w:iCs/>
        </w:rPr>
        <w:t xml:space="preserve"> </w:t>
      </w:r>
      <w:r w:rsidRPr="00275053">
        <w:rPr>
          <w:i/>
          <w:iCs/>
        </w:rPr>
        <w:t>оценивать уместность использования слов в тексте;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  <w:r w:rsidRPr="00275053">
        <w:rPr>
          <w:i/>
          <w:iCs/>
        </w:rPr>
        <w:t>-</w:t>
      </w:r>
      <w:r>
        <w:rPr>
          <w:i/>
          <w:iCs/>
        </w:rPr>
        <w:t xml:space="preserve"> </w:t>
      </w:r>
      <w:r w:rsidRPr="00275053">
        <w:rPr>
          <w:i/>
          <w:iCs/>
        </w:rPr>
        <w:t>выбирать слова из ряда предложенных для успешного решения коммуникативных задач</w:t>
      </w:r>
      <w:r>
        <w:rPr>
          <w:i/>
          <w:iCs/>
        </w:rPr>
        <w:t>.</w:t>
      </w:r>
      <w:r w:rsidRPr="00275053">
        <w:rPr>
          <w:b/>
          <w:i/>
          <w:iCs/>
        </w:rPr>
        <w:t xml:space="preserve">                                                                                                    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>
        <w:rPr>
          <w:b/>
          <w:iCs/>
        </w:rPr>
        <w:t>Раздел «</w:t>
      </w:r>
      <w:r w:rsidRPr="00BE4A62">
        <w:rPr>
          <w:b/>
          <w:iCs/>
        </w:rPr>
        <w:t>Морфология</w:t>
      </w:r>
      <w:r>
        <w:rPr>
          <w:b/>
          <w:iCs/>
        </w:rPr>
        <w:t>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-распознавать грамматические признаки слов;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-с учетом совокупности выявленных признаков (что называет, на какие вопросы  отвечает, как изменяется)относить слова к определенной группе основных частей речи(имена существительные,</w:t>
      </w:r>
      <w:r>
        <w:rPr>
          <w:iCs/>
        </w:rPr>
        <w:t xml:space="preserve"> имена прилагательные, глаголы).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 xml:space="preserve">- находить в тексте такие части  речи, как личные местоимения, предлоги вместе с именами существительными и личными </w:t>
      </w:r>
      <w:r w:rsidRPr="00275053">
        <w:rPr>
          <w:i/>
          <w:iCs/>
        </w:rPr>
        <w:t>местоимениями, к которым они относятся;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275053">
        <w:rPr>
          <w:i/>
          <w:iCs/>
        </w:rPr>
        <w:t>-выявлять принадлежность слова к определённой части речи на основе усвоенных признаков, определять признаки частей речи;-использовать личные местоимения для устранения неоправданных повторов;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  <w:r w:rsidRPr="00275053">
        <w:rPr>
          <w:i/>
          <w:iCs/>
        </w:rPr>
        <w:t>-пользоваться словами разных частей речи в собственных высказываниях.</w:t>
      </w:r>
      <w:r w:rsidRPr="00275053">
        <w:rPr>
          <w:b/>
          <w:i/>
          <w:iCs/>
        </w:rPr>
        <w:t xml:space="preserve">                                                                                                                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>
        <w:rPr>
          <w:b/>
          <w:iCs/>
        </w:rPr>
        <w:t xml:space="preserve">  Раздел  «С</w:t>
      </w:r>
      <w:r w:rsidRPr="00BE4A62">
        <w:rPr>
          <w:b/>
          <w:iCs/>
        </w:rPr>
        <w:t>интаксис</w:t>
      </w:r>
      <w:r>
        <w:rPr>
          <w:b/>
          <w:iCs/>
        </w:rPr>
        <w:t>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-различать предложение, словосочетание, слово;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 xml:space="preserve">- устанавливать при помощи смысловых вопросов связь между словами в словосочетании и  предложении; 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-классифицировать  предложения по цели высказывания ,находить повествовательные, побудительные, вопросительные предложения;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-находить главные члены предложения (основу предложения): подлежащее и сказуемое;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-находить  главные и второстепенные(без деления на виды) члены предложения 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-восстанавливать деформированные предложения;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-составлять предложения по схеме, рисунку, на определённую тему.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BE4A62">
        <w:rPr>
          <w:iCs/>
        </w:rPr>
        <w:t>-</w:t>
      </w:r>
      <w:r w:rsidRPr="00275053">
        <w:rPr>
          <w:i/>
          <w:iCs/>
        </w:rPr>
        <w:t>выполнять в соответствии с предложенным в учебнике алгоритмом разбор простого предложения(по членам предложения;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275053">
        <w:rPr>
          <w:i/>
          <w:iCs/>
        </w:rPr>
        <w:t>-опознавать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56369B" w:rsidRPr="00275053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275053">
        <w:rPr>
          <w:i/>
          <w:iCs/>
        </w:rPr>
        <w:t>-находить предложения с обращениями.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>
        <w:rPr>
          <w:b/>
          <w:iCs/>
        </w:rPr>
        <w:t xml:space="preserve"> Содержательная линия «</w:t>
      </w:r>
      <w:r w:rsidRPr="00BE4A62">
        <w:rPr>
          <w:b/>
          <w:iCs/>
        </w:rPr>
        <w:t>Орфография и пунктуация</w:t>
      </w:r>
      <w:r>
        <w:rPr>
          <w:b/>
          <w:iCs/>
        </w:rPr>
        <w:t>»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научится: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а) применять правила правописания (в объеме содержания курса);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-раздельное написание слов в предложении;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-написание гласных и, а, у после шипящих согласных ж, ш, ч, щ (в положении под ударением и без ударения);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-отсутствие мягкого знака после шипящих в буквосочетаниях чк, чт, чн, щн, нч;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-перенос слов;-прописная буква в начале предложения, в именах собственных;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-проверяемые безударные гласные в корне слова;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-парные звонкие и глухие согласные в корне слова;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-непроверяемые гласные и согласные в корне слова (на ограниченном перечне слов), в том числе удвоенные буквы согласных;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-разделительный мягкий знак (ь);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-знаки препинания конца предложения (. ? !);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-раздельное написание предлогов с именами существительными;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-раздельное написание частицы не с глаголами;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б) применять орфографическое чтение (проговаривание) при письме под диктовку и при списывании;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в) безошибочно списывать текст объёмом 40—50 слов с доски и из учебника;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г) писать под диктовку тексты объёмом 30—40 слов в соответствии с изученными правилами.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BE4A62">
        <w:rPr>
          <w:b/>
          <w:iCs/>
        </w:rPr>
        <w:t>Обучающийся получит возможность научиться: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-осознавать  место возможного возникновения орфографической ошибки;</w:t>
      </w:r>
    </w:p>
    <w:p w:rsidR="0056369B" w:rsidRPr="00FA7889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FA7889">
        <w:rPr>
          <w:i/>
          <w:iCs/>
        </w:rPr>
        <w:t>- подбирать примеры с определенной орфограммой;</w:t>
      </w:r>
    </w:p>
    <w:p w:rsidR="0056369B" w:rsidRPr="00FA7889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FA7889">
        <w:rPr>
          <w:i/>
          <w:iCs/>
        </w:rPr>
        <w:t>-  значение понятий «орфограмма», «проверяемая орфограмма», «непроверяемая орфограмма»;</w:t>
      </w:r>
    </w:p>
    <w:p w:rsidR="0056369B" w:rsidRPr="00FA7889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FA7889">
        <w:rPr>
          <w:i/>
          <w:iCs/>
        </w:rPr>
        <w:t>-определять разновидности орфограмм и соотносить их с  изученными  правилами;</w:t>
      </w:r>
    </w:p>
    <w:p w:rsidR="0056369B" w:rsidRPr="00FA7889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FA7889">
        <w:rPr>
          <w:i/>
          <w:iCs/>
        </w:rPr>
        <w:t>-разграничивать орфограммы на изученные правила письма и неизученные;</w:t>
      </w:r>
    </w:p>
    <w:p w:rsidR="0056369B" w:rsidRPr="00FA7889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FA7889">
        <w:rPr>
          <w:i/>
          <w:iCs/>
        </w:rPr>
        <w:t>-обнаруживать орфограммы по освоенным опознавательным признакам в указанных учителем словах;</w:t>
      </w:r>
    </w:p>
    <w:p w:rsidR="0056369B" w:rsidRPr="00FA7889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FA7889">
        <w:rPr>
          <w:i/>
          <w:iCs/>
        </w:rPr>
        <w:t>-применять разные способы проверки правописания слов: изменение формы слова, подбор однокоренных слов, ис-</w:t>
      </w:r>
    </w:p>
    <w:p w:rsidR="0056369B" w:rsidRPr="00FA7889" w:rsidRDefault="0056369B" w:rsidP="007A7C82">
      <w:pPr>
        <w:tabs>
          <w:tab w:val="num" w:pos="900"/>
          <w:tab w:val="num" w:pos="2302"/>
        </w:tabs>
        <w:ind w:left="540"/>
        <w:jc w:val="both"/>
        <w:rPr>
          <w:i/>
          <w:iCs/>
        </w:rPr>
      </w:pPr>
      <w:r w:rsidRPr="00FA7889">
        <w:rPr>
          <w:i/>
          <w:iCs/>
        </w:rPr>
        <w:t>польз</w:t>
      </w:r>
      <w:r>
        <w:rPr>
          <w:i/>
          <w:iCs/>
        </w:rPr>
        <w:t>ование орфографического словаря.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</w:p>
    <w:p w:rsidR="0056369B" w:rsidRPr="006C77B9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  <w:r>
        <w:rPr>
          <w:b/>
          <w:iCs/>
        </w:rPr>
        <w:t xml:space="preserve"> Содержательная линия «</w:t>
      </w:r>
      <w:r w:rsidRPr="00BE4A62">
        <w:rPr>
          <w:b/>
          <w:iCs/>
        </w:rPr>
        <w:t>Развитие речи</w:t>
      </w:r>
      <w:r>
        <w:rPr>
          <w:b/>
          <w:iCs/>
        </w:rPr>
        <w:t xml:space="preserve">».  </w:t>
      </w:r>
      <w:r w:rsidRPr="00BE4A62">
        <w:rPr>
          <w:iCs/>
        </w:rPr>
        <w:t>Освоение данного раздела распределяется по всем разделам курса.</w:t>
      </w:r>
    </w:p>
    <w:p w:rsidR="0056369B" w:rsidRPr="00D22039" w:rsidRDefault="0056369B" w:rsidP="00D22039">
      <w:pPr>
        <w:pStyle w:val="Zag3"/>
        <w:spacing w:line="240" w:lineRule="auto"/>
        <w:jc w:val="left"/>
        <w:rPr>
          <w:i w:val="0"/>
          <w:lang w:val="ru-RU"/>
        </w:rPr>
      </w:pPr>
      <w:r w:rsidRPr="00D22039">
        <w:rPr>
          <w:b/>
          <w:i w:val="0"/>
          <w:iCs w:val="0"/>
          <w:lang w:val="ru-RU"/>
        </w:rPr>
        <w:t xml:space="preserve">     Обучающийся научится:</w:t>
      </w:r>
      <w:r w:rsidRPr="00D22039">
        <w:rPr>
          <w:i w:val="0"/>
          <w:lang w:val="ru-RU"/>
        </w:rPr>
        <w:t xml:space="preserve"> 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i w:val="0"/>
          <w:lang w:val="ru-RU"/>
        </w:rPr>
      </w:pPr>
      <w:r w:rsidRPr="00D22039">
        <w:rPr>
          <w:i w:val="0"/>
          <w:iCs w:val="0"/>
          <w:lang w:val="ru-RU"/>
        </w:rPr>
        <w:t>-</w:t>
      </w:r>
      <w:r w:rsidRPr="00D22039">
        <w:rPr>
          <w:i w:val="0"/>
          <w:lang w:val="ru-RU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i w:val="0"/>
          <w:lang w:val="ru-RU"/>
        </w:rPr>
      </w:pPr>
      <w:r w:rsidRPr="00D22039">
        <w:rPr>
          <w:i w:val="0"/>
          <w:iCs w:val="0"/>
          <w:lang w:val="ru-RU"/>
        </w:rPr>
        <w:t>-</w:t>
      </w:r>
      <w:r w:rsidRPr="00D22039">
        <w:rPr>
          <w:i w:val="0"/>
          <w:lang w:val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i w:val="0"/>
          <w:lang w:val="ru-RU"/>
        </w:rPr>
      </w:pPr>
      <w:r w:rsidRPr="00D22039">
        <w:rPr>
          <w:i w:val="0"/>
          <w:iCs w:val="0"/>
          <w:lang w:val="ru-RU"/>
        </w:rPr>
        <w:t>-</w:t>
      </w:r>
      <w:r w:rsidRPr="00D22039">
        <w:rPr>
          <w:i w:val="0"/>
          <w:lang w:val="ru-RU"/>
        </w:rPr>
        <w:t>выражать собственное мнение и аргументировать его;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i w:val="0"/>
          <w:lang w:val="ru-RU"/>
        </w:rPr>
      </w:pPr>
      <w:r w:rsidRPr="00D22039">
        <w:rPr>
          <w:i w:val="0"/>
          <w:iCs w:val="0"/>
          <w:lang w:val="ru-RU"/>
        </w:rPr>
        <w:t>-</w:t>
      </w:r>
      <w:r w:rsidRPr="00D22039">
        <w:rPr>
          <w:i w:val="0"/>
          <w:lang w:val="ru-RU"/>
        </w:rPr>
        <w:t>самостоятельно озаглавливать текст;</w:t>
      </w:r>
    </w:p>
    <w:p w:rsidR="0056369B" w:rsidRPr="00D22039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Cs/>
        </w:rPr>
      </w:pPr>
      <w:r w:rsidRPr="00D22039">
        <w:rPr>
          <w:iCs/>
        </w:rPr>
        <w:t>-</w:t>
      </w:r>
      <w:r w:rsidRPr="00D22039">
        <w:t>сочинять письма, поздравительные открытки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-различать устную и письменную речь;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-различать диалогическую речь;  понимать особенности диалогической речи;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-отличать текст от набора не связанных друг с другом предложений;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-читать вопросы к повествовательному тексту, находить на них ответы и грамотно их записывать;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iCs/>
        </w:rPr>
        <w:t>-составлять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iCs/>
        </w:rPr>
      </w:pPr>
      <w:r w:rsidRPr="00BE4A62">
        <w:rPr>
          <w:b/>
          <w:iCs/>
        </w:rPr>
        <w:t>Обучающийся получит возможность научиться</w:t>
      </w:r>
      <w:r w:rsidRPr="00BE4A62">
        <w:rPr>
          <w:iCs/>
        </w:rPr>
        <w:t>:</w:t>
      </w:r>
    </w:p>
    <w:p w:rsidR="0056369B" w:rsidRPr="00D04DFE" w:rsidRDefault="0056369B" w:rsidP="00D22039">
      <w:pPr>
        <w:pStyle w:val="Zag3"/>
        <w:spacing w:line="240" w:lineRule="auto"/>
        <w:ind w:left="540"/>
        <w:jc w:val="left"/>
        <w:rPr>
          <w:lang w:val="ru-RU"/>
        </w:rPr>
      </w:pPr>
      <w:r w:rsidRPr="00D04DFE">
        <w:rPr>
          <w:iCs w:val="0"/>
          <w:lang w:val="ru-RU"/>
        </w:rPr>
        <w:t>-</w:t>
      </w:r>
      <w:r w:rsidRPr="00D04DFE">
        <w:rPr>
          <w:lang w:val="ru-RU"/>
        </w:rPr>
        <w:t>создавать тексты по предложенному заголовку;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lang w:val="ru-RU"/>
        </w:rPr>
      </w:pPr>
      <w:r w:rsidRPr="00D04DFE">
        <w:rPr>
          <w:iCs w:val="0"/>
          <w:lang w:val="ru-RU"/>
        </w:rPr>
        <w:t>-</w:t>
      </w:r>
      <w:r w:rsidRPr="00D22039">
        <w:rPr>
          <w:lang w:val="ru-RU"/>
        </w:rPr>
        <w:t>подробно или выборочно пересказывать текст;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lang w:val="ru-RU"/>
        </w:rPr>
      </w:pPr>
      <w:r w:rsidRPr="00D22039">
        <w:rPr>
          <w:iCs w:val="0"/>
          <w:lang w:val="ru-RU"/>
        </w:rPr>
        <w:t>-</w:t>
      </w:r>
      <w:r w:rsidRPr="00D22039">
        <w:rPr>
          <w:lang w:val="ru-RU"/>
        </w:rPr>
        <w:t>пересказывать текст от другого лица;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lang w:val="ru-RU"/>
        </w:rPr>
      </w:pPr>
      <w:r w:rsidRPr="00D22039">
        <w:rPr>
          <w:iCs w:val="0"/>
          <w:lang w:val="ru-RU"/>
        </w:rPr>
        <w:t>-</w:t>
      </w:r>
      <w:r w:rsidRPr="00D22039">
        <w:rPr>
          <w:lang w:val="ru-RU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56369B" w:rsidRPr="00D22039" w:rsidRDefault="0056369B" w:rsidP="00D22039">
      <w:pPr>
        <w:pStyle w:val="Zag3"/>
        <w:spacing w:line="240" w:lineRule="auto"/>
        <w:ind w:left="540"/>
        <w:jc w:val="left"/>
        <w:rPr>
          <w:lang w:val="ru-RU"/>
        </w:rPr>
      </w:pPr>
      <w:r w:rsidRPr="00D22039">
        <w:rPr>
          <w:iCs w:val="0"/>
          <w:lang w:val="ru-RU"/>
        </w:rPr>
        <w:t>-</w:t>
      </w:r>
      <w:r w:rsidRPr="00D22039">
        <w:rPr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6369B" w:rsidRPr="00D22039" w:rsidRDefault="0056369B" w:rsidP="00D22039">
      <w:pPr>
        <w:pStyle w:val="Zag3"/>
        <w:spacing w:line="240" w:lineRule="auto"/>
        <w:ind w:left="540" w:firstLine="27"/>
        <w:jc w:val="left"/>
        <w:rPr>
          <w:lang w:val="ru-RU"/>
        </w:rPr>
      </w:pPr>
      <w:r w:rsidRPr="00D22039">
        <w:rPr>
          <w:lang w:val="ru-RU"/>
        </w:rPr>
        <w:t>- корректировать тексты, в которых допуще</w:t>
      </w:r>
      <w:r>
        <w:rPr>
          <w:lang w:val="ru-RU"/>
        </w:rPr>
        <w:t>ны нарушения культуры речи.</w:t>
      </w:r>
    </w:p>
    <w:p w:rsidR="0056369B" w:rsidRPr="00D22039" w:rsidRDefault="0056369B" w:rsidP="007A7C82">
      <w:pPr>
        <w:pStyle w:val="Zag3"/>
        <w:spacing w:line="240" w:lineRule="auto"/>
        <w:rPr>
          <w:b/>
          <w:lang w:val="ru-RU"/>
        </w:rPr>
      </w:pPr>
      <w:r w:rsidRPr="00D22039">
        <w:rPr>
          <w:b/>
          <w:lang w:val="ru-RU"/>
        </w:rPr>
        <w:t xml:space="preserve">                                                                                      </w:t>
      </w:r>
    </w:p>
    <w:p w:rsidR="0056369B" w:rsidRPr="00D04DFE" w:rsidRDefault="0056369B" w:rsidP="007A7C82">
      <w:pPr>
        <w:pStyle w:val="Zag3"/>
        <w:spacing w:line="240" w:lineRule="auto"/>
        <w:rPr>
          <w:b/>
          <w:lang w:val="ru-RU"/>
        </w:rPr>
      </w:pPr>
    </w:p>
    <w:p w:rsidR="0056369B" w:rsidRPr="00D04DFE" w:rsidRDefault="0056369B" w:rsidP="007A7C82">
      <w:pPr>
        <w:pStyle w:val="Zag3"/>
        <w:spacing w:line="240" w:lineRule="auto"/>
        <w:rPr>
          <w:b/>
          <w:lang w:val="ru-RU"/>
        </w:rPr>
      </w:pPr>
    </w:p>
    <w:p w:rsidR="0056369B" w:rsidRDefault="0056369B" w:rsidP="007851D5">
      <w:pPr>
        <w:pStyle w:val="Zag3"/>
        <w:spacing w:line="240" w:lineRule="auto"/>
        <w:rPr>
          <w:b/>
          <w:lang w:val="ru-RU"/>
        </w:rPr>
      </w:pPr>
      <w:r w:rsidRPr="00D04DFE">
        <w:rPr>
          <w:b/>
          <w:lang w:val="ru-RU"/>
        </w:rPr>
        <w:t xml:space="preserve">                                                                                            </w:t>
      </w:r>
    </w:p>
    <w:p w:rsidR="0056369B" w:rsidRPr="00D22039" w:rsidRDefault="0056369B" w:rsidP="00D375B1">
      <w:pPr>
        <w:pStyle w:val="Zag3"/>
        <w:spacing w:line="240" w:lineRule="auto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</w:t>
      </w:r>
      <w:r w:rsidRPr="00D22039">
        <w:rPr>
          <w:b/>
          <w:i w:val="0"/>
          <w:szCs w:val="28"/>
          <w:lang w:val="ru-RU"/>
        </w:rPr>
        <w:t xml:space="preserve">   3 класс</w:t>
      </w:r>
    </w:p>
    <w:p w:rsidR="0056369B" w:rsidRPr="00D22039" w:rsidRDefault="0056369B" w:rsidP="00D22039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b/>
          <w:i w:val="0"/>
          <w:lang w:val="ru-RU"/>
        </w:rPr>
        <w:t xml:space="preserve">                                                                                             </w:t>
      </w:r>
      <w:r w:rsidRPr="00D22039">
        <w:rPr>
          <w:b/>
          <w:i w:val="0"/>
          <w:lang w:val="ru-RU"/>
        </w:rPr>
        <w:t xml:space="preserve"> Личностные результаты</w:t>
      </w:r>
    </w:p>
    <w:p w:rsidR="0056369B" w:rsidRPr="00D22039" w:rsidRDefault="0056369B" w:rsidP="00D22039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22039">
        <w:rPr>
          <w:b/>
          <w:i w:val="0"/>
          <w:lang w:val="ru-RU"/>
        </w:rPr>
        <w:t>У обучающегося  будут сформированы:</w:t>
      </w:r>
    </w:p>
    <w:p w:rsidR="0056369B" w:rsidRPr="00D22039" w:rsidRDefault="0056369B" w:rsidP="00D22039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56369B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 xml:space="preserve"> -</w:t>
      </w:r>
      <w:r w:rsidRPr="00D22039">
        <w:rPr>
          <w:i w:val="0"/>
          <w:lang w:val="ru-RU"/>
        </w:rPr>
        <w:t>учебно-познавательный интерес к новому учебному материалу и способам решения новой задачи;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 xml:space="preserve">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>способность к оценке своей учебной деятельности;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 xml:space="preserve"> ориентация в нравственном содержании и смысле как собственных поступков, так и поступков окружающих людей;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 xml:space="preserve"> знание основных моральных норм и ориентация на их выполнение;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>установка на здоровый образ жизни;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 xml:space="preserve">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56369B" w:rsidRPr="00D22039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D22039">
        <w:rPr>
          <w:i w:val="0"/>
          <w:lang w:val="ru-RU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56369B" w:rsidRPr="00187622" w:rsidRDefault="0056369B" w:rsidP="00187622">
      <w:pPr>
        <w:pStyle w:val="Zag3"/>
        <w:spacing w:line="240" w:lineRule="auto"/>
        <w:jc w:val="left"/>
        <w:rPr>
          <w:i w:val="0"/>
          <w:lang w:val="ru-RU"/>
        </w:rPr>
      </w:pPr>
      <w:r w:rsidRPr="00187622">
        <w:rPr>
          <w:b/>
          <w:i w:val="0"/>
          <w:lang w:val="ru-RU"/>
        </w:rPr>
        <w:t>Обучающийся получит возможность для формирования</w:t>
      </w:r>
      <w:r w:rsidRPr="00187622">
        <w:rPr>
          <w:i w:val="0"/>
          <w:lang w:val="ru-RU"/>
        </w:rPr>
        <w:t>:</w:t>
      </w:r>
    </w:p>
    <w:p w:rsidR="0056369B" w:rsidRPr="00187622" w:rsidRDefault="0056369B" w:rsidP="00187622">
      <w:pPr>
        <w:pStyle w:val="Zag3"/>
        <w:spacing w:line="240" w:lineRule="auto"/>
        <w:jc w:val="left"/>
        <w:rPr>
          <w:lang w:val="ru-RU"/>
        </w:rPr>
      </w:pPr>
      <w:r>
        <w:rPr>
          <w:lang w:val="ru-RU"/>
        </w:rPr>
        <w:t>-</w:t>
      </w:r>
      <w:r w:rsidRPr="00D04DFE">
        <w:rPr>
          <w:lang w:val="ru-RU"/>
        </w:rPr>
        <w:t xml:space="preserve"> </w:t>
      </w:r>
      <w:r w:rsidRPr="00187622">
        <w:rPr>
          <w:lang w:val="ru-RU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56369B" w:rsidRPr="00187622" w:rsidRDefault="0056369B" w:rsidP="00187622">
      <w:pPr>
        <w:pStyle w:val="Zag3"/>
        <w:spacing w:line="240" w:lineRule="auto"/>
        <w:jc w:val="left"/>
        <w:rPr>
          <w:lang w:val="ru-RU"/>
        </w:rPr>
      </w:pPr>
      <w:r w:rsidRPr="00187622">
        <w:rPr>
          <w:lang w:val="ru-RU"/>
        </w:rPr>
        <w:t>-выраженной устойчивой учебно-познавательной мотивации учения;</w:t>
      </w:r>
    </w:p>
    <w:p w:rsidR="0056369B" w:rsidRPr="00187622" w:rsidRDefault="0056369B" w:rsidP="00187622">
      <w:pPr>
        <w:pStyle w:val="Zag3"/>
        <w:spacing w:line="240" w:lineRule="auto"/>
        <w:jc w:val="left"/>
        <w:rPr>
          <w:lang w:val="ru-RU"/>
        </w:rPr>
      </w:pPr>
      <w:r w:rsidRPr="00187622">
        <w:rPr>
          <w:lang w:val="ru-RU"/>
        </w:rPr>
        <w:t>-устойчивого учебно-познавательного интереса к новым общим способам решения задач;</w:t>
      </w:r>
    </w:p>
    <w:p w:rsidR="0056369B" w:rsidRPr="00187622" w:rsidRDefault="0056369B" w:rsidP="00187622">
      <w:pPr>
        <w:pStyle w:val="Zag3"/>
        <w:spacing w:line="240" w:lineRule="auto"/>
        <w:jc w:val="left"/>
        <w:rPr>
          <w:lang w:val="ru-RU"/>
        </w:rPr>
      </w:pPr>
      <w:r w:rsidRPr="00187622">
        <w:rPr>
          <w:lang w:val="ru-RU"/>
        </w:rPr>
        <w:t>-адекватного понимания причин успешности/неуспешности учебной деятельности;</w:t>
      </w:r>
    </w:p>
    <w:p w:rsidR="0056369B" w:rsidRPr="00187622" w:rsidRDefault="0056369B" w:rsidP="00187622">
      <w:pPr>
        <w:pStyle w:val="Zag3"/>
        <w:spacing w:line="240" w:lineRule="auto"/>
        <w:jc w:val="left"/>
        <w:rPr>
          <w:lang w:val="ru-RU"/>
        </w:rPr>
      </w:pPr>
      <w:r w:rsidRPr="00187622">
        <w:rPr>
          <w:lang w:val="ru-RU"/>
        </w:rPr>
        <w:t>-положительной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56369B" w:rsidRPr="00187622" w:rsidRDefault="0056369B" w:rsidP="00187622">
      <w:pPr>
        <w:pStyle w:val="Zag3"/>
        <w:spacing w:line="240" w:lineRule="auto"/>
        <w:jc w:val="left"/>
        <w:rPr>
          <w:lang w:val="ru-RU"/>
        </w:rPr>
      </w:pPr>
      <w:r w:rsidRPr="00187622">
        <w:rPr>
          <w:lang w:val="ru-RU"/>
        </w:rPr>
        <w:t>- компетентности в реализации основ гражданской идентичности в поступках и деятельности;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lang w:val="ru-RU"/>
        </w:rPr>
      </w:pPr>
      <w:r w:rsidRPr="002F7A44">
        <w:rPr>
          <w:lang w:val="ru-RU"/>
        </w:rPr>
        <w:t xml:space="preserve"> -морального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lang w:val="ru-RU"/>
        </w:rPr>
      </w:pPr>
      <w:r w:rsidRPr="002F7A44">
        <w:rPr>
          <w:lang w:val="ru-RU"/>
        </w:rPr>
        <w:t>- установки на здоровый образ жизни и реализации ее в реальном поведении и поступках;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lang w:val="ru-RU"/>
        </w:rPr>
      </w:pPr>
      <w:r w:rsidRPr="002F7A44">
        <w:rPr>
          <w:lang w:val="ru-RU"/>
        </w:rPr>
        <w:t>-осознанных устойчивых эстетических предпочтений и ориентации на искусство как значимую сферу человеческой жизни;</w:t>
      </w:r>
    </w:p>
    <w:p w:rsidR="0056369B" w:rsidRDefault="0056369B" w:rsidP="002F7A44">
      <w:pPr>
        <w:pStyle w:val="Zag3"/>
        <w:spacing w:line="240" w:lineRule="auto"/>
        <w:jc w:val="left"/>
        <w:rPr>
          <w:lang w:val="ru-RU"/>
        </w:rPr>
      </w:pPr>
      <w:r w:rsidRPr="002F7A44">
        <w:rPr>
          <w:lang w:val="ru-RU"/>
        </w:rPr>
        <w:t>-эмпатии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lang w:val="ru-RU"/>
        </w:rPr>
        <w:t xml:space="preserve">                                                                       </w:t>
      </w:r>
      <w:r w:rsidRPr="00D04DFE">
        <w:rPr>
          <w:b/>
          <w:lang w:val="ru-RU"/>
        </w:rPr>
        <w:t xml:space="preserve"> </w:t>
      </w:r>
      <w:r>
        <w:rPr>
          <w:b/>
          <w:lang w:val="ru-RU"/>
        </w:rPr>
        <w:t xml:space="preserve">                      </w:t>
      </w:r>
      <w:r w:rsidRPr="002F7A44">
        <w:rPr>
          <w:b/>
          <w:i w:val="0"/>
          <w:lang w:val="ru-RU"/>
        </w:rPr>
        <w:t xml:space="preserve"> Метапредметные результаты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2F7A44">
        <w:rPr>
          <w:b/>
          <w:i w:val="0"/>
          <w:lang w:val="ru-RU"/>
        </w:rPr>
        <w:t>Регулятивные универсальные учебные действия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2F7A44">
        <w:rPr>
          <w:b/>
          <w:i w:val="0"/>
          <w:lang w:val="ru-RU"/>
        </w:rPr>
        <w:t>Обучающийся научится: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принимать и сохранять учебную задачу;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-у</w:t>
      </w:r>
      <w:r w:rsidRPr="002F7A44">
        <w:rPr>
          <w:i w:val="0"/>
          <w:lang w:val="ru-RU"/>
        </w:rPr>
        <w:t>читывать установленные правила в планировании и контроле способа решения;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осуществлять итоговый и пошаговый контроль по результату;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адекватно воспринимать предложения и оценку учителей, товарищей, родителей и других людей;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различать способ и результат действия;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 xml:space="preserve">вносить необходимые коррективы в действие после его завершения на основе его оценки и учета характера сделанных ошибок, </w:t>
      </w: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6369B" w:rsidRPr="00E15531" w:rsidRDefault="0056369B" w:rsidP="002F7A44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04DFE">
        <w:rPr>
          <w:lang w:val="ru-RU"/>
        </w:rPr>
        <w:t xml:space="preserve"> </w:t>
      </w:r>
      <w:r w:rsidRPr="00E15531">
        <w:rPr>
          <w:b/>
          <w:i w:val="0"/>
          <w:lang w:val="ru-RU"/>
        </w:rPr>
        <w:t>Обучающийся получит возможность научиться: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D04DFE">
        <w:rPr>
          <w:lang w:val="ru-RU"/>
        </w:rPr>
        <w:t xml:space="preserve"> </w:t>
      </w:r>
      <w:r w:rsidRPr="002F7A44">
        <w:rPr>
          <w:lang w:val="ru-RU"/>
        </w:rPr>
        <w:t>-в сотрудничестве с учителем ставить новые учебные задачи;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 xml:space="preserve"> -преобразовывать практическую задачу в познавательную;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-проявлять познавательную инициативу в учебном сотрудничестве;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 xml:space="preserve"> -самостоятельно учитывать выделенные учителем ориентиры действия в новом учебном материале;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6369B" w:rsidRPr="00D04DFE" w:rsidRDefault="0056369B" w:rsidP="002F7A44">
      <w:pPr>
        <w:pStyle w:val="Zag3"/>
        <w:spacing w:line="240" w:lineRule="auto"/>
        <w:jc w:val="both"/>
        <w:rPr>
          <w:lang w:val="ru-RU"/>
        </w:rPr>
      </w:pPr>
    </w:p>
    <w:p w:rsidR="0056369B" w:rsidRPr="002F7A44" w:rsidRDefault="0056369B" w:rsidP="002F7A44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04DFE">
        <w:rPr>
          <w:b/>
          <w:lang w:val="ru-RU"/>
        </w:rPr>
        <w:t xml:space="preserve">  </w:t>
      </w:r>
      <w:r w:rsidRPr="002F7A44">
        <w:rPr>
          <w:b/>
          <w:i w:val="0"/>
          <w:lang w:val="ru-RU"/>
        </w:rPr>
        <w:t>Познавательные универсальные учебные действия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2F7A44">
        <w:rPr>
          <w:b/>
          <w:i w:val="0"/>
          <w:lang w:val="ru-RU"/>
        </w:rPr>
        <w:t>Обучающийся научится: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 w:rsidRPr="002F7A44">
        <w:rPr>
          <w:i w:val="0"/>
          <w:lang w:val="ru-RU"/>
        </w:rPr>
        <w:t xml:space="preserve"> </w:t>
      </w: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проявлять познавательную инициативу в учебном сотрудничестве;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строить сообщения в устной и письменной форме;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ориентироваться на разнообразие способов решения задач;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 xml:space="preserve"> осуществлять анализ объектов с выделением существенных и несущественных признаков;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 xml:space="preserve"> осуществлять синтез как составление целого из частей;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проводить сравнение, сериацию и классификацию по заданным критериям;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устанавливать причинно-следственные связи в изучаемом круге явлений;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строить рассуждения в форме связи простых суждений об объекте, его строении, свойствах и связях;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 w:rsidRPr="002F7A44">
        <w:rPr>
          <w:i w:val="0"/>
          <w:lang w:val="ru-RU"/>
        </w:rPr>
        <w:t>устанавливать аналогии;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i w:val="0"/>
          <w:lang w:val="ru-RU"/>
        </w:rPr>
      </w:pPr>
      <w:r w:rsidRPr="002F7A44">
        <w:rPr>
          <w:i w:val="0"/>
          <w:lang w:val="ru-RU"/>
        </w:rPr>
        <w:t xml:space="preserve"> </w:t>
      </w:r>
      <w:r>
        <w:rPr>
          <w:i w:val="0"/>
          <w:lang w:val="ru-RU"/>
        </w:rPr>
        <w:t>-</w:t>
      </w:r>
      <w:r w:rsidRPr="002F7A44">
        <w:rPr>
          <w:i w:val="0"/>
          <w:lang w:val="ru-RU"/>
        </w:rPr>
        <w:t>владеть рядом общих приемов решения задач.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2F7A44">
        <w:rPr>
          <w:b/>
          <w:i w:val="0"/>
          <w:lang w:val="ru-RU"/>
        </w:rPr>
        <w:t>Обучающийся получит возможность научиться: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 осуществлять расширенный поиск информации с использованием ресурсов библиотек и сети Интернет;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-записывать, фиксировать информацию об окружающем мире с помощью инструментов ИКТ;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 создавать и преобразовывать модели и схемы для решения задач;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 осознанно и произвольно строить сообщения в устной и письменной форме;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 xml:space="preserve"> -осуществлять выбор наиболее эффективных способов решения задач в зависимости от конкретных условий;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 xml:space="preserve"> -осуществлять синтез как составление целого из частей, самостоятельно достраивая и восполняя недостающие компоненты;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>-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 xml:space="preserve"> -строить логическое рассуждение, включающее установление причинно-следственных связей;</w:t>
      </w:r>
    </w:p>
    <w:p w:rsidR="0056369B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lang w:val="ru-RU"/>
        </w:rPr>
        <w:t xml:space="preserve"> -произвольно и осознанно владеть общими приемами решения задач.</w:t>
      </w:r>
    </w:p>
    <w:p w:rsidR="0056369B" w:rsidRPr="00D54105" w:rsidRDefault="0056369B" w:rsidP="002F7A44">
      <w:pPr>
        <w:pStyle w:val="Zag3"/>
        <w:spacing w:line="240" w:lineRule="auto"/>
        <w:jc w:val="both"/>
        <w:rPr>
          <w:lang w:val="ru-RU"/>
        </w:rPr>
      </w:pPr>
      <w:r w:rsidRPr="002F7A44">
        <w:rPr>
          <w:b/>
          <w:i w:val="0"/>
          <w:lang w:val="ru-RU"/>
        </w:rPr>
        <w:t xml:space="preserve"> Коммуникативные универсальные учебные действия</w:t>
      </w:r>
    </w:p>
    <w:p w:rsidR="0056369B" w:rsidRPr="002F7A44" w:rsidRDefault="0056369B" w:rsidP="002F7A44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2F7A44">
        <w:rPr>
          <w:b/>
          <w:i w:val="0"/>
          <w:lang w:val="ru-RU"/>
        </w:rPr>
        <w:t>Обучающийся научится: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>-адекватно использовать коммуникативные, прежде всего речевые, средства для решения различных коммуникативных задач, строить -монологическое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 xml:space="preserve"> -допускать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>- учитывать разные мнения и стремиться к координации различных позиций в сотрудничестве;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 xml:space="preserve"> -формулировать собственное мнение и позицию;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>-договариваться и приходить к общему решению в совместной деятельности, в том числе в ситуации столкновения интересов;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 xml:space="preserve"> -строить понятные для партнера высказывания, учитывающие, что партнер знает и видит, а что нет;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>-задавать вопросы;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>-контролировать действия партнера;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>-использовать речь для регуляции своего действия;</w:t>
      </w:r>
    </w:p>
    <w:p w:rsidR="0056369B" w:rsidRPr="002F7A44" w:rsidRDefault="0056369B" w:rsidP="002F7A44">
      <w:pPr>
        <w:pStyle w:val="Zag3"/>
        <w:spacing w:line="240" w:lineRule="auto"/>
        <w:jc w:val="both"/>
        <w:rPr>
          <w:i w:val="0"/>
          <w:lang w:val="ru-RU"/>
        </w:rPr>
      </w:pPr>
      <w:r w:rsidRPr="002F7A44">
        <w:rPr>
          <w:i w:val="0"/>
          <w:lang w:val="ru-RU"/>
        </w:rPr>
        <w:t>-адекватно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 получит возможность научиться: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04DFE">
        <w:rPr>
          <w:lang w:val="ru-RU"/>
        </w:rPr>
        <w:t xml:space="preserve"> </w:t>
      </w:r>
      <w:r>
        <w:rPr>
          <w:lang w:val="ru-RU"/>
        </w:rPr>
        <w:t>-</w:t>
      </w:r>
      <w:r w:rsidRPr="00D54105">
        <w:rPr>
          <w:lang w:val="ru-RU"/>
        </w:rPr>
        <w:t>учитывать и координировать в сотрудничестве позиции других людей, отличные от собственной;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-учитывать разные мнения и интересы и обосновывать собственную позицию;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-понимать относительность мнений и подходов к решению проблемы;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-продуктивно содействовать разрешению конфликтов на основе учета интересов и позиций всех участников;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 xml:space="preserve"> -задавать вопросы, необходимые для организации собственной деятельности и сотрудничества с партнером;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 xml:space="preserve"> -осуществлять взаимный контроль и оказывать в сотрудничестве необходимую взаимопомощь;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56369B" w:rsidRPr="00D04DFE" w:rsidRDefault="0056369B" w:rsidP="007A7C82">
      <w:pPr>
        <w:pStyle w:val="Zag3"/>
        <w:spacing w:line="240" w:lineRule="auto"/>
        <w:rPr>
          <w:lang w:val="ru-RU"/>
        </w:rPr>
      </w:pPr>
    </w:p>
    <w:p w:rsidR="0056369B" w:rsidRPr="00D54105" w:rsidRDefault="0056369B" w:rsidP="007A7C82">
      <w:pPr>
        <w:pStyle w:val="Zag3"/>
        <w:spacing w:line="240" w:lineRule="auto"/>
        <w:rPr>
          <w:b/>
          <w:i w:val="0"/>
          <w:lang w:val="ru-RU"/>
        </w:rPr>
      </w:pPr>
      <w:r w:rsidRPr="00D04DFE">
        <w:rPr>
          <w:b/>
          <w:lang w:val="ru-RU"/>
        </w:rPr>
        <w:t xml:space="preserve">  </w:t>
      </w:r>
      <w:r>
        <w:rPr>
          <w:b/>
          <w:lang w:val="ru-RU"/>
        </w:rPr>
        <w:t xml:space="preserve">         </w:t>
      </w:r>
      <w:r w:rsidRPr="00D54105">
        <w:rPr>
          <w:b/>
          <w:i w:val="0"/>
          <w:lang w:val="ru-RU"/>
        </w:rPr>
        <w:t>Предметные результаты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Содержательная линия «Система языка»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Раздел «Фонетика и графика»</w:t>
      </w:r>
    </w:p>
    <w:p w:rsidR="0056369B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 научится: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i w:val="0"/>
          <w:lang w:val="ru-RU"/>
        </w:rPr>
        <w:t>-различать звуки и буквы;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получит возможность научиться</w:t>
      </w:r>
      <w:r>
        <w:rPr>
          <w:b/>
          <w:i w:val="0"/>
          <w:lang w:val="ru-RU"/>
        </w:rPr>
        <w:t>: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lang w:val="ru-RU"/>
        </w:rPr>
      </w:pPr>
      <w:r w:rsidRPr="00D54105">
        <w:rPr>
          <w:lang w:val="ru-RU"/>
        </w:rPr>
        <w:t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Раздел «Орфоэпия»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получит возможность научиться:</w:t>
      </w:r>
    </w:p>
    <w:p w:rsidR="0056369B" w:rsidRPr="001B532E" w:rsidRDefault="0056369B" w:rsidP="00D54105">
      <w:pPr>
        <w:pStyle w:val="Zag3"/>
        <w:spacing w:line="240" w:lineRule="auto"/>
        <w:jc w:val="left"/>
        <w:rPr>
          <w:lang w:val="ru-RU"/>
        </w:rPr>
      </w:pPr>
      <w:r w:rsidRPr="001B532E">
        <w:rPr>
          <w:lang w:val="ru-RU"/>
        </w:rPr>
        <w:t>-соблюдать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56369B" w:rsidRPr="001B532E" w:rsidRDefault="0056369B" w:rsidP="00D54105">
      <w:pPr>
        <w:pStyle w:val="Zag3"/>
        <w:spacing w:line="240" w:lineRule="auto"/>
        <w:jc w:val="left"/>
        <w:rPr>
          <w:lang w:val="ru-RU"/>
        </w:rPr>
      </w:pPr>
      <w:r w:rsidRPr="001B532E">
        <w:rPr>
          <w:lang w:val="ru-RU"/>
        </w:rPr>
        <w:t>-находить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</w:t>
      </w:r>
      <w:r w:rsidRPr="001B532E">
        <w:rPr>
          <w:lang w:val="ru-RU"/>
        </w:rPr>
        <w:t> </w:t>
      </w:r>
      <w:r w:rsidRPr="001B532E">
        <w:rPr>
          <w:lang w:val="ru-RU"/>
        </w:rPr>
        <w:t>др.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Раздел «Состав слова (морфемика)»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научится: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-различать родственные (однокоренные) слова и формы слова;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-находить в словах с однозначно выделяемыми морфемами окончание, корень, приставку, суффикс.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 получит возможность научиться</w:t>
      </w:r>
      <w:r>
        <w:rPr>
          <w:b/>
          <w:i w:val="0"/>
          <w:lang w:val="ru-RU"/>
        </w:rPr>
        <w:t>: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lang w:val="ru-RU"/>
        </w:rPr>
      </w:pPr>
      <w:r>
        <w:rPr>
          <w:i w:val="0"/>
          <w:lang w:val="ru-RU"/>
        </w:rPr>
        <w:t>-</w:t>
      </w:r>
      <w:r w:rsidRPr="00D54105">
        <w:rPr>
          <w:lang w:val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lang w:val="ru-RU"/>
        </w:rPr>
      </w:pPr>
      <w:r w:rsidRPr="00D54105">
        <w:rPr>
          <w:lang w:val="ru-RU"/>
        </w:rPr>
        <w:t>-использовать результаты выполненного морфемного анализа для решения орфографических и/или речевых задач.</w:t>
      </w:r>
    </w:p>
    <w:p w:rsidR="0056369B" w:rsidRPr="006C77B9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  <w:r w:rsidRPr="00BE4A62">
        <w:rPr>
          <w:b/>
        </w:rPr>
        <w:t>Раздел «Лексика»</w:t>
      </w:r>
      <w:r>
        <w:rPr>
          <w:b/>
        </w:rPr>
        <w:t>.</w:t>
      </w:r>
      <w:r w:rsidRPr="006C77B9">
        <w:rPr>
          <w:iCs/>
        </w:rPr>
        <w:t xml:space="preserve"> </w:t>
      </w:r>
      <w:r w:rsidRPr="00BE4A62">
        <w:rPr>
          <w:iCs/>
        </w:rPr>
        <w:t>Освоение данного раздела распределяется по всем разделам курса.</w:t>
      </w:r>
    </w:p>
    <w:p w:rsidR="0056369B" w:rsidRPr="00D04DFE" w:rsidRDefault="0056369B" w:rsidP="007A7C82">
      <w:pPr>
        <w:pStyle w:val="Zag3"/>
        <w:spacing w:line="240" w:lineRule="auto"/>
        <w:rPr>
          <w:b/>
          <w:lang w:val="ru-RU"/>
        </w:rPr>
      </w:pP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научится: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lang w:val="ru-RU"/>
        </w:rPr>
        <w:t>-</w:t>
      </w:r>
      <w:r w:rsidRPr="00D54105">
        <w:rPr>
          <w:i w:val="0"/>
          <w:lang w:val="ru-RU"/>
        </w:rPr>
        <w:t>выявлять слова, значение которых требует уточнения;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-определять значение слова по тексту или уточнять с помощью толкового словаря;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-подбирать синонимы для устранения повторов в тексте.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получит возможность научиться: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>
        <w:rPr>
          <w:lang w:val="ru-RU"/>
        </w:rPr>
        <w:t>-</w:t>
      </w:r>
      <w:r w:rsidRPr="00D54105">
        <w:rPr>
          <w:lang w:val="ru-RU"/>
        </w:rPr>
        <w:t>подбирать антонимы для точной характеристики предметов при их сравнении;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-различать употребление в тексте слов в прямом и переносном значении (простые случаи);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-оценивать уместность использования слов в тексте;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-выбирать слова из ряда предложенных для успешного решения коммуникативной задачи.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Раздел «Морфология»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научится: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-распознавать грамматические признаки слов;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получит возможность научиться: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>
        <w:rPr>
          <w:i w:val="0"/>
          <w:lang w:val="ru-RU"/>
        </w:rPr>
        <w:t>-</w:t>
      </w:r>
      <w:r w:rsidRPr="00D54105">
        <w:rPr>
          <w:lang w:val="ru-RU"/>
        </w:rPr>
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-находить в тексте такие части речи, как личные местоимения, предлоги вместе с существительными и личными местоимениями, к которым они относятся, частицу не при глаголах.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Раздел «Синтаксис»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научится: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lang w:val="ru-RU"/>
        </w:rPr>
        <w:t>-</w:t>
      </w:r>
      <w:r w:rsidRPr="00D54105">
        <w:rPr>
          <w:i w:val="0"/>
          <w:lang w:val="ru-RU"/>
        </w:rPr>
        <w:t>различать предложение, словосочетание, слово;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-устанавливать при помощи смысловых вопросов связь между словами в словосочетании и предложении;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-классифицировать предложения по цели высказывания, находить повествовательные, побудительные, вопросительные предложения;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-определять восклицательную/невосклицательную интонацию предложения;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 w:rsidRPr="00D54105">
        <w:rPr>
          <w:i w:val="0"/>
          <w:lang w:val="ru-RU"/>
        </w:rPr>
        <w:t>-находить главные и второстепенные (без деления на виды) члены предложения.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i w:val="0"/>
          <w:lang w:val="ru-RU"/>
        </w:rPr>
      </w:pPr>
      <w:r w:rsidRPr="00D54105">
        <w:rPr>
          <w:b/>
          <w:i w:val="0"/>
          <w:lang w:val="ru-RU"/>
        </w:rPr>
        <w:t>Обучающийся получит возможность научиться</w:t>
      </w:r>
      <w:r w:rsidRPr="00D54105">
        <w:rPr>
          <w:i w:val="0"/>
          <w:lang w:val="ru-RU"/>
        </w:rPr>
        <w:t>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>
        <w:rPr>
          <w:lang w:val="ru-RU"/>
        </w:rPr>
        <w:t>-</w:t>
      </w:r>
      <w:r w:rsidRPr="00D54105">
        <w:rPr>
          <w:lang w:val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54105">
        <w:rPr>
          <w:lang w:val="ru-RU"/>
        </w:rPr>
        <w:t>-различать простые и сложные предложения.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Содержательная линия «Орфография и пунктуация»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научится: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i w:val="0"/>
          <w:lang w:val="ru-RU"/>
        </w:rPr>
        <w:t>-</w:t>
      </w:r>
      <w:r w:rsidRPr="00D54105">
        <w:rPr>
          <w:i w:val="0"/>
          <w:lang w:val="ru-RU"/>
        </w:rPr>
        <w:t>применять правила правописания (в объеме содержания курса);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i w:val="0"/>
          <w:lang w:val="ru-RU"/>
        </w:rPr>
        <w:t>-</w:t>
      </w:r>
      <w:r w:rsidRPr="00D54105">
        <w:rPr>
          <w:i w:val="0"/>
          <w:lang w:val="ru-RU"/>
        </w:rPr>
        <w:t>определять (уточнять) написание слова по орфографическому словарю учебника;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i w:val="0"/>
          <w:lang w:val="ru-RU"/>
        </w:rPr>
        <w:t>-</w:t>
      </w:r>
      <w:r w:rsidRPr="00D54105">
        <w:rPr>
          <w:i w:val="0"/>
          <w:lang w:val="ru-RU"/>
        </w:rPr>
        <w:t>безошибочно списывать текст объемом 65—70 слов;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i w:val="0"/>
          <w:lang w:val="ru-RU"/>
        </w:rPr>
        <w:t>-</w:t>
      </w:r>
      <w:r w:rsidRPr="00D54105">
        <w:rPr>
          <w:i w:val="0"/>
          <w:lang w:val="ru-RU"/>
        </w:rPr>
        <w:t>писать под диктовку тексты объемом 55—60 слов в соответствии с изученными правилами правописания;</w:t>
      </w:r>
    </w:p>
    <w:p w:rsidR="0056369B" w:rsidRPr="00D54105" w:rsidRDefault="0056369B" w:rsidP="00D54105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i w:val="0"/>
          <w:lang w:val="ru-RU"/>
        </w:rPr>
        <w:t>-</w:t>
      </w:r>
      <w:r w:rsidRPr="00D54105">
        <w:rPr>
          <w:i w:val="0"/>
          <w:lang w:val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56369B" w:rsidRPr="00D54105" w:rsidRDefault="0056369B" w:rsidP="00D54105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54105">
        <w:rPr>
          <w:b/>
          <w:i w:val="0"/>
          <w:lang w:val="ru-RU"/>
        </w:rPr>
        <w:t>Обучающийся получит возможность научиться:</w:t>
      </w:r>
    </w:p>
    <w:p w:rsidR="0056369B" w:rsidRPr="00D375B1" w:rsidRDefault="0056369B" w:rsidP="00D54105">
      <w:pPr>
        <w:pStyle w:val="Zag3"/>
        <w:spacing w:line="240" w:lineRule="auto"/>
        <w:jc w:val="both"/>
        <w:rPr>
          <w:lang w:val="ru-RU"/>
        </w:rPr>
      </w:pPr>
      <w:r>
        <w:rPr>
          <w:i w:val="0"/>
          <w:lang w:val="ru-RU"/>
        </w:rPr>
        <w:t>-</w:t>
      </w:r>
      <w:r w:rsidRPr="00D375B1">
        <w:rPr>
          <w:lang w:val="ru-RU"/>
        </w:rPr>
        <w:t>осознавать место возможного возникновения орфографической ошибки;</w:t>
      </w:r>
    </w:p>
    <w:p w:rsidR="0056369B" w:rsidRPr="00D375B1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>-подбирать примеры с определенной орфограммой;</w:t>
      </w:r>
    </w:p>
    <w:p w:rsidR="0056369B" w:rsidRDefault="0056369B" w:rsidP="00D54105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>-при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56369B" w:rsidRPr="00D375B1" w:rsidRDefault="0056369B" w:rsidP="00D54105">
      <w:pPr>
        <w:pStyle w:val="Zag3"/>
        <w:spacing w:line="240" w:lineRule="auto"/>
        <w:jc w:val="both"/>
        <w:rPr>
          <w:lang w:val="ru-RU"/>
        </w:rPr>
      </w:pPr>
      <w:r>
        <w:rPr>
          <w:lang w:val="ru-RU"/>
        </w:rPr>
        <w:t>-</w:t>
      </w:r>
      <w:r w:rsidRPr="00D375B1">
        <w:rPr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56369B" w:rsidRPr="00D04DFE" w:rsidRDefault="0056369B" w:rsidP="007A7C82">
      <w:pPr>
        <w:pStyle w:val="Zag3"/>
        <w:spacing w:line="240" w:lineRule="auto"/>
        <w:rPr>
          <w:i w:val="0"/>
          <w:lang w:val="ru-RU"/>
        </w:rPr>
      </w:pPr>
    </w:p>
    <w:p w:rsidR="0056369B" w:rsidRPr="00BE4A62" w:rsidRDefault="0056369B" w:rsidP="00D375B1">
      <w:pPr>
        <w:tabs>
          <w:tab w:val="num" w:pos="900"/>
          <w:tab w:val="num" w:pos="2302"/>
        </w:tabs>
        <w:jc w:val="both"/>
        <w:rPr>
          <w:iCs/>
        </w:rPr>
      </w:pPr>
      <w:r w:rsidRPr="00BE4A62">
        <w:rPr>
          <w:b/>
        </w:rPr>
        <w:t>Содержательная линия «Развитие речи»</w:t>
      </w:r>
      <w:r>
        <w:rPr>
          <w:b/>
        </w:rPr>
        <w:t>.</w:t>
      </w:r>
      <w:r w:rsidRPr="004F4DB1">
        <w:rPr>
          <w:iCs/>
        </w:rPr>
        <w:t xml:space="preserve"> </w:t>
      </w:r>
      <w:r w:rsidRPr="00BE4A62">
        <w:rPr>
          <w:iCs/>
        </w:rPr>
        <w:t>Освоение данного раздела распределяется по всем разделам курса.</w:t>
      </w:r>
    </w:p>
    <w:p w:rsidR="0056369B" w:rsidRPr="00D04DFE" w:rsidRDefault="0056369B" w:rsidP="007A7C82">
      <w:pPr>
        <w:pStyle w:val="Zag3"/>
        <w:spacing w:line="240" w:lineRule="auto"/>
        <w:rPr>
          <w:b/>
          <w:lang w:val="ru-RU"/>
        </w:rPr>
      </w:pPr>
    </w:p>
    <w:p w:rsidR="0056369B" w:rsidRPr="00D375B1" w:rsidRDefault="0056369B" w:rsidP="00D375B1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375B1">
        <w:rPr>
          <w:b/>
          <w:i w:val="0"/>
          <w:lang w:val="ru-RU"/>
        </w:rPr>
        <w:t>Обучающийся научится: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i w:val="0"/>
          <w:lang w:val="ru-RU"/>
        </w:rPr>
      </w:pPr>
      <w:r>
        <w:rPr>
          <w:lang w:val="ru-RU"/>
        </w:rPr>
        <w:t>-</w:t>
      </w:r>
      <w:r w:rsidRPr="00D375B1">
        <w:rPr>
          <w:i w:val="0"/>
          <w:lang w:val="ru-RU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i w:val="0"/>
          <w:lang w:val="ru-RU"/>
        </w:rPr>
      </w:pPr>
      <w:r w:rsidRPr="00D375B1">
        <w:rPr>
          <w:i w:val="0"/>
          <w:lang w:val="ru-RU"/>
        </w:rPr>
        <w:t>-соблюдать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i w:val="0"/>
          <w:lang w:val="ru-RU"/>
        </w:rPr>
      </w:pPr>
      <w:r w:rsidRPr="00D375B1">
        <w:rPr>
          <w:i w:val="0"/>
          <w:lang w:val="ru-RU"/>
        </w:rPr>
        <w:t>-выражать собственное мнение и аргументировать его;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i w:val="0"/>
          <w:lang w:val="ru-RU"/>
        </w:rPr>
      </w:pPr>
      <w:r w:rsidRPr="00D375B1">
        <w:rPr>
          <w:i w:val="0"/>
          <w:lang w:val="ru-RU"/>
        </w:rPr>
        <w:t>-самостоятельно озаглавливать текст;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i w:val="0"/>
          <w:lang w:val="ru-RU"/>
        </w:rPr>
      </w:pPr>
      <w:r w:rsidRPr="00D375B1">
        <w:rPr>
          <w:i w:val="0"/>
          <w:lang w:val="ru-RU"/>
        </w:rPr>
        <w:t>-составлять план текста.</w:t>
      </w:r>
    </w:p>
    <w:p w:rsidR="0056369B" w:rsidRPr="00D375B1" w:rsidRDefault="0056369B" w:rsidP="00D375B1">
      <w:pPr>
        <w:pStyle w:val="Zag3"/>
        <w:spacing w:line="240" w:lineRule="auto"/>
        <w:jc w:val="left"/>
        <w:rPr>
          <w:b/>
          <w:i w:val="0"/>
          <w:lang w:val="ru-RU"/>
        </w:rPr>
      </w:pPr>
      <w:r w:rsidRPr="00D375B1">
        <w:rPr>
          <w:b/>
          <w:i w:val="0"/>
          <w:lang w:val="ru-RU"/>
        </w:rPr>
        <w:t>Обучающийся получит возможность научиться: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lang w:val="ru-RU"/>
        </w:rPr>
      </w:pPr>
      <w:r>
        <w:rPr>
          <w:i w:val="0"/>
          <w:lang w:val="ru-RU"/>
        </w:rPr>
        <w:t>-</w:t>
      </w:r>
      <w:r w:rsidRPr="00D375B1">
        <w:rPr>
          <w:lang w:val="ru-RU"/>
        </w:rPr>
        <w:t>создавать тексты по предложенному заголовку;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>-подробно или выборочно пересказывать текст;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>-составлять устный рассказ на определенную тему с использованием разных типов речи: описание, повествование, рассуждение;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>-анализировать и корректировать тексты с нарушенным порядком предложений, находить в тексте смысловые пропуски;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>-корректировать тексты, в которых допущены нарушения культуры речи;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 xml:space="preserve">-анализировать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 </w:t>
      </w:r>
    </w:p>
    <w:p w:rsidR="0056369B" w:rsidRPr="00D375B1" w:rsidRDefault="0056369B" w:rsidP="00D375B1">
      <w:pPr>
        <w:pStyle w:val="Zag3"/>
        <w:spacing w:line="240" w:lineRule="auto"/>
        <w:jc w:val="both"/>
        <w:rPr>
          <w:lang w:val="ru-RU"/>
        </w:rPr>
      </w:pPr>
      <w:r w:rsidRPr="00D375B1">
        <w:rPr>
          <w:lang w:val="ru-RU"/>
        </w:rPr>
        <w:t>-соблюдать нормы речевого взаимодействия при интерактивном общении (</w:t>
      </w:r>
      <w:r w:rsidRPr="00D375B1">
        <w:t>sms</w:t>
      </w:r>
      <w:r w:rsidRPr="00D375B1">
        <w:rPr>
          <w:lang w:val="ru-RU"/>
        </w:rPr>
        <w:t>-сообщения, электронная почта, Интернет и другие виды и способы связи).</w:t>
      </w:r>
    </w:p>
    <w:p w:rsidR="0056369B" w:rsidRPr="00D04DFE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</w:p>
    <w:p w:rsidR="0056369B" w:rsidRPr="00D04DFE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</w:p>
    <w:p w:rsidR="0056369B" w:rsidRPr="00D04DFE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</w:p>
    <w:p w:rsidR="0056369B" w:rsidRPr="00D04DFE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</w:p>
    <w:p w:rsidR="0056369B" w:rsidRPr="00D04DFE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</w:p>
    <w:p w:rsidR="0056369B" w:rsidRPr="00D04DFE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</w:p>
    <w:p w:rsidR="0056369B" w:rsidRPr="00D04DFE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  <w:r w:rsidRPr="00D04DFE">
        <w:rPr>
          <w:i w:val="0"/>
          <w:lang w:val="ru-RU"/>
        </w:rPr>
        <w:t xml:space="preserve">                                                                                                </w:t>
      </w:r>
    </w:p>
    <w:p w:rsidR="0056369B" w:rsidRPr="00D04DFE" w:rsidRDefault="0056369B" w:rsidP="0025550A">
      <w:pPr>
        <w:pStyle w:val="Zag3"/>
        <w:spacing w:line="240" w:lineRule="auto"/>
        <w:jc w:val="left"/>
        <w:rPr>
          <w:i w:val="0"/>
          <w:lang w:val="ru-RU"/>
        </w:rPr>
      </w:pPr>
    </w:p>
    <w:p w:rsidR="0056369B" w:rsidRDefault="0056369B" w:rsidP="007A7C82">
      <w:pPr>
        <w:pStyle w:val="Zag3"/>
        <w:spacing w:line="240" w:lineRule="auto"/>
        <w:ind w:left="540"/>
        <w:rPr>
          <w:i w:val="0"/>
          <w:lang w:val="ru-RU"/>
        </w:rPr>
      </w:pPr>
      <w:r w:rsidRPr="00D04DFE">
        <w:rPr>
          <w:i w:val="0"/>
          <w:lang w:val="ru-RU"/>
        </w:rPr>
        <w:t xml:space="preserve">                                                                                                </w:t>
      </w:r>
    </w:p>
    <w:p w:rsidR="0056369B" w:rsidRDefault="0056369B" w:rsidP="0025550A">
      <w:pPr>
        <w:pStyle w:val="Zag3"/>
        <w:spacing w:line="240" w:lineRule="auto"/>
        <w:ind w:left="540"/>
        <w:jc w:val="left"/>
        <w:rPr>
          <w:i w:val="0"/>
          <w:lang w:val="ru-RU"/>
        </w:rPr>
      </w:pPr>
      <w:r>
        <w:rPr>
          <w:i w:val="0"/>
          <w:lang w:val="ru-RU"/>
        </w:rPr>
        <w:t xml:space="preserve">                                                                                </w:t>
      </w:r>
    </w:p>
    <w:p w:rsidR="0056369B" w:rsidRDefault="0056369B" w:rsidP="00187622">
      <w:pPr>
        <w:pStyle w:val="Zag3"/>
        <w:spacing w:line="240" w:lineRule="auto"/>
        <w:ind w:left="540"/>
        <w:jc w:val="left"/>
        <w:rPr>
          <w:i w:val="0"/>
          <w:lang w:val="ru-RU"/>
        </w:rPr>
      </w:pPr>
    </w:p>
    <w:p w:rsidR="0056369B" w:rsidRPr="00187622" w:rsidRDefault="0056369B" w:rsidP="00187622">
      <w:pPr>
        <w:pStyle w:val="Zag3"/>
        <w:spacing w:line="240" w:lineRule="auto"/>
        <w:ind w:left="540"/>
        <w:jc w:val="left"/>
        <w:rPr>
          <w:b/>
          <w:i w:val="0"/>
          <w:szCs w:val="28"/>
          <w:lang w:val="ru-RU"/>
        </w:rPr>
      </w:pPr>
      <w:r>
        <w:rPr>
          <w:i w:val="0"/>
          <w:lang w:val="ru-RU"/>
        </w:rPr>
        <w:t xml:space="preserve">                                                                                            </w:t>
      </w:r>
      <w:r w:rsidRPr="00D04DFE">
        <w:rPr>
          <w:i w:val="0"/>
          <w:lang w:val="ru-RU"/>
        </w:rPr>
        <w:t xml:space="preserve"> </w:t>
      </w:r>
      <w:r>
        <w:rPr>
          <w:i w:val="0"/>
          <w:lang w:val="ru-RU"/>
        </w:rPr>
        <w:t xml:space="preserve">    </w:t>
      </w:r>
      <w:r w:rsidRPr="00D04DFE">
        <w:rPr>
          <w:i w:val="0"/>
          <w:lang w:val="ru-RU"/>
        </w:rPr>
        <w:t xml:space="preserve"> </w:t>
      </w:r>
      <w:r w:rsidRPr="00187622">
        <w:rPr>
          <w:b/>
          <w:i w:val="0"/>
          <w:szCs w:val="28"/>
          <w:lang w:val="ru-RU"/>
        </w:rPr>
        <w:t>4 класс</w:t>
      </w:r>
    </w:p>
    <w:p w:rsidR="0056369B" w:rsidRPr="00BE4A62" w:rsidRDefault="0056369B" w:rsidP="007A7C8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BE4A62">
        <w:rPr>
          <w:b/>
          <w:i/>
          <w:iCs/>
        </w:rPr>
        <w:t xml:space="preserve"> </w:t>
      </w:r>
      <w:r>
        <w:rPr>
          <w:b/>
          <w:i/>
          <w:iCs/>
        </w:rPr>
        <w:t xml:space="preserve">                                                                                </w:t>
      </w:r>
      <w:r w:rsidRPr="00BE4A62">
        <w:rPr>
          <w:b/>
          <w:i/>
          <w:iCs/>
        </w:rPr>
        <w:t xml:space="preserve">  </w:t>
      </w:r>
      <w:r w:rsidRPr="00BE4A62">
        <w:rPr>
          <w:b/>
          <w:iCs/>
        </w:rPr>
        <w:t>Личностные результаты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У выпускника будут сформированы: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t>внутренняя позиция школьника на уровне положитель</w:t>
      </w:r>
      <w:r w:rsidRPr="00BE4A62">
        <w:rPr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E4A62">
        <w:t>«хорошего ученика»;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rPr>
          <w:spacing w:val="2"/>
        </w:rPr>
        <w:t xml:space="preserve">широкая мотивационная основа учебной деятельности, </w:t>
      </w:r>
      <w:r w:rsidRPr="00BE4A62">
        <w:t>включающая социальные, учебно­познавательные и внешние мотивы;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t>учебно­познавательный интерес к новому учебному материалу и способам решения новой задачи;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rPr>
          <w:spacing w:val="4"/>
        </w:rPr>
        <w:t xml:space="preserve">ориентация на понимание причин успеха в учебной </w:t>
      </w:r>
      <w:r w:rsidRPr="00BE4A62">
        <w:rPr>
          <w:spacing w:val="2"/>
        </w:rPr>
        <w:t>деятельности, в том числе на самоанализ и самоконтроль резуль</w:t>
      </w:r>
      <w:r w:rsidRPr="00BE4A62"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t>способность к оценке своей учебной деятельности;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  <w:rPr>
          <w:spacing w:val="-2"/>
        </w:rPr>
      </w:pPr>
      <w:r w:rsidRPr="00BE4A62">
        <w:rPr>
          <w:spacing w:val="4"/>
        </w:rPr>
        <w:t xml:space="preserve">основы гражданской идентичности, своей этнической </w:t>
      </w:r>
      <w:r w:rsidRPr="00BE4A62">
        <w:rPr>
          <w:spacing w:val="2"/>
        </w:rPr>
        <w:t>принадлежности в форме осознания «Я» как члена семьи,</w:t>
      </w:r>
      <w:r w:rsidRPr="00BE4A62">
        <w:rPr>
          <w:spacing w:val="-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rPr>
          <w:spacing w:val="2"/>
        </w:rPr>
        <w:t xml:space="preserve">ориентация в нравственном содержании и смысле как </w:t>
      </w:r>
      <w:r w:rsidRPr="00BE4A62">
        <w:t>собственных поступков, так и поступков окружающих людей;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t>знание основных моральных норм и ориентация на их выполнение;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t>установка на здоровый образ жизни;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rPr>
          <w:spacing w:val="-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BE4A62">
        <w:t>мам природоохранного, нерасточительного, здоровьесберегающего поведения;</w:t>
      </w:r>
    </w:p>
    <w:p w:rsidR="0056369B" w:rsidRPr="00BE4A62" w:rsidRDefault="0056369B" w:rsidP="007A7C82">
      <w:pPr>
        <w:numPr>
          <w:ilvl w:val="0"/>
          <w:numId w:val="7"/>
        </w:numPr>
        <w:autoSpaceDE w:val="0"/>
        <w:autoSpaceDN w:val="0"/>
        <w:adjustRightInd w:val="0"/>
        <w:ind w:left="454"/>
        <w:jc w:val="both"/>
        <w:textAlignment w:val="center"/>
      </w:pPr>
      <w:r w:rsidRPr="00BE4A62">
        <w:rPr>
          <w:spacing w:val="2"/>
        </w:rPr>
        <w:t xml:space="preserve">чувство прекрасного и эстетические чувства на основе </w:t>
      </w:r>
      <w:r w:rsidRPr="00BE4A62">
        <w:t>знакомства с мировой и отечественной художественной культурой.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для формирования: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4"/>
        </w:rPr>
        <w:t>внутренней позиции обучающегося на уровне поло</w:t>
      </w:r>
      <w:r w:rsidRPr="00BE4A62">
        <w:rPr>
          <w:i/>
          <w:iCs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-2"/>
        </w:rPr>
        <w:t>выраженной устойчивой учебно­познавательной моти</w:t>
      </w:r>
      <w:r w:rsidRPr="00BE4A62">
        <w:rPr>
          <w:i/>
          <w:iCs/>
        </w:rPr>
        <w:t>вации учения;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-2"/>
        </w:rPr>
        <w:t xml:space="preserve">устойчивого учебно­познавательного интереса к новым </w:t>
      </w:r>
      <w:r w:rsidRPr="00BE4A62">
        <w:rPr>
          <w:i/>
          <w:iCs/>
        </w:rPr>
        <w:t>общим способам решения задач;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адекватного понимания причин успешности/неуспешности учебной деятельности;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-2"/>
        </w:rPr>
        <w:t>положительной адекватной дифференцированной само</w:t>
      </w:r>
      <w:r w:rsidRPr="00BE4A62">
        <w:rPr>
          <w:i/>
          <w:iCs/>
        </w:rPr>
        <w:t>оценки на основе критерия успешности реализации социальной роли «хорошего ученика»;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4"/>
        </w:rPr>
        <w:t xml:space="preserve">компетентности в реализации основ гражданской </w:t>
      </w:r>
      <w:r w:rsidRPr="00BE4A62">
        <w:rPr>
          <w:i/>
          <w:iCs/>
        </w:rPr>
        <w:t>идентичности в поступках и деятельности;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установки на здоровый образ жизни и реализации ее в реальном поведении и поступках;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6369B" w:rsidRPr="00BE4A62" w:rsidRDefault="0056369B" w:rsidP="007A7C82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BE4A62">
        <w:rPr>
          <w:b/>
          <w:iCs/>
        </w:rPr>
        <w:t xml:space="preserve">                                                                </w:t>
      </w:r>
      <w:r>
        <w:rPr>
          <w:b/>
          <w:iCs/>
        </w:rPr>
        <w:t xml:space="preserve">           </w:t>
      </w:r>
      <w:r w:rsidRPr="00BE4A62">
        <w:rPr>
          <w:b/>
          <w:iCs/>
        </w:rPr>
        <w:t xml:space="preserve"> </w:t>
      </w:r>
      <w:r>
        <w:rPr>
          <w:b/>
          <w:iCs/>
        </w:rPr>
        <w:t xml:space="preserve">          </w:t>
      </w:r>
      <w:r w:rsidRPr="00BE4A62">
        <w:rPr>
          <w:b/>
          <w:iCs/>
        </w:rPr>
        <w:t xml:space="preserve"> Метапредметные результаты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BE4A62">
        <w:rPr>
          <w:b/>
          <w:iCs/>
        </w:rPr>
        <w:t>Регулятивные универсальные учебные действия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t>принимать и сохранять учебную задачу;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-4"/>
        </w:rPr>
        <w:t>учитывать выделенные учителем ориентиры действия в но</w:t>
      </w:r>
      <w:r w:rsidRPr="00BE4A62">
        <w:t>вом учебном материале в сотрудничестве с учителем;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-4"/>
        </w:rPr>
        <w:t>учитывать установленные правила в планировании и конт</w:t>
      </w:r>
      <w:r w:rsidRPr="00BE4A62">
        <w:t>роле способа решения;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-2"/>
        </w:rPr>
        <w:t>осуществлять итоговый и пошаговый контроль по резуль</w:t>
      </w:r>
      <w:r w:rsidRPr="00BE4A62">
        <w:t>тату;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t xml:space="preserve">оценивать правильность выполнения действия на уровне </w:t>
      </w:r>
      <w:r w:rsidRPr="00BE4A62">
        <w:rPr>
          <w:spacing w:val="2"/>
        </w:rPr>
        <w:t>адекватной ретроспективной оценки соответствия результа</w:t>
      </w:r>
      <w:r w:rsidRPr="00BE4A62">
        <w:t>тов требованиям данной задачи;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2"/>
        </w:rPr>
        <w:t>адекватно воспринимать предложения и оценку учите</w:t>
      </w:r>
      <w:r w:rsidRPr="00BE4A62">
        <w:t>лей, товарищей, родителей и других людей;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BE4A62">
        <w:t>различать способ и результат действия;</w:t>
      </w:r>
    </w:p>
    <w:p w:rsidR="0056369B" w:rsidRPr="00BE4A62" w:rsidRDefault="0056369B" w:rsidP="007A7C82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pacing w:val="-4"/>
        </w:rPr>
      </w:pPr>
      <w:r w:rsidRPr="00BE4A62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BE4A62">
        <w:t xml:space="preserve">ошибок, использовать предложения и оценки для создания </w:t>
      </w:r>
      <w:r w:rsidRPr="00BE4A62">
        <w:rPr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в сотрудничестве с учителем ставить новые учебные задачи;</w:t>
      </w:r>
    </w:p>
    <w:p w:rsidR="0056369B" w:rsidRPr="00BE4A62" w:rsidRDefault="0056369B" w:rsidP="007A7C82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i/>
          <w:iCs/>
          <w:spacing w:val="-6"/>
        </w:rPr>
      </w:pPr>
      <w:r w:rsidRPr="00BE4A62">
        <w:rPr>
          <w:i/>
          <w:iCs/>
          <w:spacing w:val="-6"/>
        </w:rPr>
        <w:t>преобразовывать практическую задачу в познавательную;</w:t>
      </w:r>
    </w:p>
    <w:p w:rsidR="0056369B" w:rsidRPr="00BE4A62" w:rsidRDefault="0056369B" w:rsidP="007A7C82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проявлять познавательную инициативу в учебном сотрудничестве;</w:t>
      </w:r>
    </w:p>
    <w:p w:rsidR="0056369B" w:rsidRPr="00BE4A62" w:rsidRDefault="0056369B" w:rsidP="007A7C82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-2"/>
        </w:rPr>
        <w:t>самостоятельно учитывать выделенные учителем ори</w:t>
      </w:r>
      <w:r w:rsidRPr="00BE4A62">
        <w:rPr>
          <w:i/>
          <w:iCs/>
        </w:rPr>
        <w:t>ентиры действия в новом учебном материале;</w:t>
      </w:r>
    </w:p>
    <w:p w:rsidR="0056369B" w:rsidRPr="00BE4A62" w:rsidRDefault="0056369B" w:rsidP="007A7C82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2"/>
        </w:rPr>
        <w:t xml:space="preserve">осуществлять констатирующий и предвосхищающий </w:t>
      </w:r>
      <w:r w:rsidRPr="00BE4A62">
        <w:rPr>
          <w:i/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56369B" w:rsidRPr="00BE4A62" w:rsidRDefault="0056369B" w:rsidP="007A7C82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iCs/>
        </w:rPr>
      </w:pPr>
      <w:r w:rsidRPr="00BE4A62">
        <w:rPr>
          <w:i/>
          <w:iCs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6369B" w:rsidRPr="00BE4A62" w:rsidRDefault="0056369B" w:rsidP="007A7C8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>
        <w:rPr>
          <w:b/>
          <w:iCs/>
        </w:rPr>
        <w:t xml:space="preserve">                                                             </w:t>
      </w:r>
      <w:r w:rsidRPr="00BE4A62">
        <w:rPr>
          <w:b/>
          <w:iCs/>
        </w:rPr>
        <w:t>Познавательные универсальные учебные действия</w:t>
      </w:r>
      <w:r w:rsidRPr="00BE4A62">
        <w:rPr>
          <w:b/>
        </w:rPr>
        <w:t xml:space="preserve"> </w:t>
      </w:r>
    </w:p>
    <w:p w:rsidR="0056369B" w:rsidRPr="00BE4A62" w:rsidRDefault="0056369B" w:rsidP="007A7C8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E4A62">
        <w:rPr>
          <w:spacing w:val="-2"/>
        </w:rPr>
        <w:t xml:space="preserve">цифровые), в открытом информационном пространстве, в том </w:t>
      </w:r>
      <w:r w:rsidRPr="00BE4A62">
        <w:t>числе контролируемом пространстве сети Интернет;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-2"/>
        </w:rPr>
        <w:t>использовать знаково­символические средства, в том чис</w:t>
      </w:r>
      <w:r w:rsidRPr="00BE4A62">
        <w:t>ле модели (включая виртуальные) и схемы (включая концептуальные), для решения задач;</w:t>
      </w:r>
    </w:p>
    <w:p w:rsidR="0056369B" w:rsidRPr="00BE4A62" w:rsidRDefault="0056369B" w:rsidP="007A7C82">
      <w:pPr>
        <w:numPr>
          <w:ilvl w:val="0"/>
          <w:numId w:val="12"/>
        </w:numPr>
        <w:tabs>
          <w:tab w:val="left" w:pos="142"/>
          <w:tab w:val="left" w:leader="dot" w:pos="624"/>
        </w:tabs>
        <w:jc w:val="both"/>
        <w:rPr>
          <w:rFonts w:eastAsia="@Arial Unicode MS"/>
          <w:i/>
          <w:color w:val="000000"/>
        </w:rPr>
      </w:pPr>
      <w:r w:rsidRPr="00BE4A62">
        <w:rPr>
          <w:rFonts w:eastAsia="@Arial Unicode MS"/>
          <w:iCs/>
          <w:color w:val="000000"/>
        </w:rPr>
        <w:t>проявлять познавательную инициативу в учебном сотрудничестве</w:t>
      </w:r>
      <w:r w:rsidRPr="00BE4A62">
        <w:rPr>
          <w:rFonts w:eastAsia="@Arial Unicode MS"/>
          <w:i/>
          <w:iCs/>
          <w:color w:val="000000"/>
        </w:rPr>
        <w:t>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строить сообщения в устной и письменной форме;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  <w:rPr>
          <w:spacing w:val="-4"/>
        </w:rPr>
      </w:pPr>
      <w:r w:rsidRPr="00BE4A62">
        <w:rPr>
          <w:spacing w:val="-4"/>
        </w:rPr>
        <w:t>ориентироваться на разнообразие способов решения задач;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-2"/>
        </w:rPr>
        <w:t>основам смыслового восприятия художественных и позна</w:t>
      </w:r>
      <w:r w:rsidRPr="00BE4A62">
        <w:t>вательных текстов, выделять существенную информацию из сообщений разных видов (в первую очередь текстов);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осуществлять анализ объектов с выделением существенных и несущественных признаков;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осуществлять синтез как составление целого из частей;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4"/>
        </w:rPr>
        <w:t xml:space="preserve">проводить сравнение, классификацию по </w:t>
      </w:r>
      <w:r w:rsidRPr="00BE4A62">
        <w:t>заданным критериям;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2"/>
        </w:rPr>
        <w:t>устанавливать причинно­следственные связи в изучае</w:t>
      </w:r>
      <w:r w:rsidRPr="00BE4A62">
        <w:t>мом круге явлений;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строить рассуждения в форме связи простых суждений об объекте, его строении, свойствах и связях;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обобщать, т.</w:t>
      </w:r>
      <w:r w:rsidRPr="00BE4A62">
        <w:t> </w:t>
      </w:r>
      <w:r w:rsidRPr="00BE4A62"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устанавливать аналогии;</w:t>
      </w:r>
    </w:p>
    <w:p w:rsidR="0056369B" w:rsidRPr="00BE4A62" w:rsidRDefault="0056369B" w:rsidP="007A7C82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</w:pPr>
      <w:r w:rsidRPr="00BE4A62">
        <w:t>владеть рядом общих приемов решения задач.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записывать, фиксировать информацию об окружающем мире с помощью инструментов ИКТ;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создавать и преобразовывать модели и схемы для решения задач;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осознанно и произвольно строить сообщения в устной и письменной форме;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ос</w:t>
      </w:r>
      <w:r>
        <w:rPr>
          <w:i/>
          <w:iCs/>
        </w:rPr>
        <w:t xml:space="preserve">уществлять сравнение, </w:t>
      </w:r>
      <w:r w:rsidRPr="00BE4A62">
        <w:rPr>
          <w:i/>
          <w:iCs/>
        </w:rPr>
        <w:t>классификацию, самостоятельно выбирая основания и критерии для указанных логических операций;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</w:rPr>
        <w:t>строить логическое рассуждение, включающее установление п</w:t>
      </w:r>
      <w:r>
        <w:rPr>
          <w:i/>
          <w:iCs/>
        </w:rPr>
        <w:t>ричинно­следственных связей.</w:t>
      </w:r>
    </w:p>
    <w:p w:rsidR="0056369B" w:rsidRPr="00BE4A62" w:rsidRDefault="0056369B" w:rsidP="007A7C82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BE4A62">
        <w:rPr>
          <w:i/>
          <w:iCs/>
          <w:spacing w:val="2"/>
        </w:rPr>
        <w:t xml:space="preserve">произвольно и осознанно владеть общими приемами </w:t>
      </w:r>
      <w:r w:rsidRPr="00BE4A62">
        <w:rPr>
          <w:i/>
          <w:iCs/>
        </w:rPr>
        <w:t>решения задач.</w:t>
      </w:r>
    </w:p>
    <w:p w:rsidR="0056369B" w:rsidRPr="00BE4A62" w:rsidRDefault="0056369B" w:rsidP="007A7C8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>
        <w:rPr>
          <w:b/>
          <w:iCs/>
        </w:rPr>
        <w:t xml:space="preserve">                                                     </w:t>
      </w:r>
      <w:r w:rsidRPr="00BE4A62">
        <w:rPr>
          <w:b/>
          <w:iCs/>
        </w:rPr>
        <w:t>Коммуникативные универсальные учебные действия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2"/>
        </w:rPr>
        <w:t>адекватно использовать коммуникативные, прежде все</w:t>
      </w:r>
      <w:r w:rsidRPr="00BE4A62">
        <w:t xml:space="preserve">го </w:t>
      </w:r>
      <w:r w:rsidRPr="00BE4A62">
        <w:rPr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E4A62">
        <w:rPr>
          <w:spacing w:val="2"/>
        </w:rPr>
        <w:t xml:space="preserve">ле сопровождая его аудиовизуальной поддержкой), владеть </w:t>
      </w:r>
      <w:r w:rsidRPr="00BE4A62">
        <w:t>диалогической формой коммуникации, используя в том чис</w:t>
      </w:r>
      <w:r w:rsidRPr="00BE4A62">
        <w:rPr>
          <w:spacing w:val="2"/>
        </w:rPr>
        <w:t>ле средства и инструменты ИКТ и дистанционного обще</w:t>
      </w:r>
      <w:r w:rsidRPr="00BE4A62">
        <w:t>ния;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t>учитывать разные мнения и стремиться к координации различных позиций в сотрудничестве;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t>формулировать собственное мнение и позицию;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rPr>
          <w:spacing w:val="2"/>
        </w:rPr>
        <w:t>договариваться и приходить к общему решению в со</w:t>
      </w:r>
      <w:r w:rsidRPr="00BE4A62">
        <w:t>вместной деятельности, в том числе в ситуации столкновения интересов;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t>строить понятные для партнера высказывания, учитывающие, что партнер знает и видит, а что нет;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t>задавать вопросы;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t>контролировать действия партнера;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</w:pPr>
      <w:r w:rsidRPr="00BE4A62">
        <w:t>использовать речь для регуляции своего действия;</w:t>
      </w:r>
    </w:p>
    <w:p w:rsidR="0056369B" w:rsidRPr="00BE4A62" w:rsidRDefault="0056369B" w:rsidP="007A7C82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  <w:rPr>
          <w:iCs/>
        </w:rPr>
      </w:pPr>
      <w:r w:rsidRPr="00BE4A62">
        <w:rPr>
          <w:spacing w:val="2"/>
        </w:rPr>
        <w:t xml:space="preserve">адекватно использовать речевые средства для решения </w:t>
      </w:r>
      <w:r w:rsidRPr="00BE4A62">
        <w:t>различных коммуникативных задач, строить монологическое высказывание, владеть диалогической формой речи.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  <w:spacing w:val="2"/>
        </w:rPr>
        <w:t>учитывать и координировать в сотрудничестве по</w:t>
      </w:r>
      <w:r w:rsidRPr="00BE4A62">
        <w:rPr>
          <w:i/>
          <w:iCs/>
        </w:rPr>
        <w:t>зиции других людей, отличные от собственной;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</w:rPr>
        <w:t>учитывать разные мнения и интересы и обосновывать собственную позицию;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</w:rPr>
        <w:t>понимать относительность мнений и подходов к решению проблемы;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</w:rPr>
        <w:t>продуктивно содействовать разрешению конфликтов на основе учета интересов и позиций всех участников;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</w:rPr>
        <w:t>задавать вопросы, необходимые для организации собственной деятельности и сотрудничества с партнером;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/>
        </w:rPr>
      </w:pPr>
      <w:r w:rsidRPr="00BE4A62">
        <w:rPr>
          <w:i/>
          <w:iCs/>
        </w:rPr>
        <w:t>осуществлять взаимный контроль и оказывать в сотрудничестве необходимую взаимопомощь;</w:t>
      </w:r>
    </w:p>
    <w:p w:rsidR="0056369B" w:rsidRPr="00BE4A62" w:rsidRDefault="0056369B" w:rsidP="007A7C82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iCs/>
        </w:rPr>
      </w:pPr>
      <w:r w:rsidRPr="00BE4A62">
        <w:rPr>
          <w:i/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E4A62">
        <w:rPr>
          <w:iCs/>
        </w:rPr>
        <w:t>.</w:t>
      </w:r>
    </w:p>
    <w:p w:rsidR="0056369B" w:rsidRPr="009375E0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</w:rPr>
      </w:pPr>
      <w:r w:rsidRPr="00BE4A62">
        <w:rPr>
          <w:b/>
          <w:i/>
        </w:rPr>
        <w:t xml:space="preserve">                                                                        </w:t>
      </w:r>
      <w:r>
        <w:rPr>
          <w:b/>
          <w:i/>
        </w:rPr>
        <w:t xml:space="preserve">     </w:t>
      </w:r>
      <w:r w:rsidRPr="00BE4A62">
        <w:rPr>
          <w:b/>
          <w:i/>
        </w:rPr>
        <w:t xml:space="preserve"> </w:t>
      </w:r>
      <w:r w:rsidRPr="009375E0">
        <w:rPr>
          <w:b/>
        </w:rPr>
        <w:t>Предметные результаты</w:t>
      </w:r>
    </w:p>
    <w:p w:rsidR="0056369B" w:rsidRPr="00BE4A62" w:rsidRDefault="0056369B" w:rsidP="007A7C8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 w:rsidRPr="00BE4A62">
        <w:rPr>
          <w:iCs/>
        </w:rPr>
        <w:t>Содержательная линия «Система языка»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</w:pPr>
      <w:r w:rsidRPr="00BE4A62">
        <w:rPr>
          <w:b/>
          <w:bCs/>
          <w:iCs/>
        </w:rPr>
        <w:t>Раздел «Фонетика и графика»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</w:pPr>
      <w:r w:rsidRPr="00BE4A62">
        <w:t>различать звуки и буквы;</w:t>
      </w:r>
    </w:p>
    <w:p w:rsidR="0056369B" w:rsidRPr="00BE4A62" w:rsidRDefault="0056369B" w:rsidP="007A7C82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</w:pPr>
      <w:r w:rsidRPr="00BE4A62">
        <w:t>характеризовать звуки русского языка: гласные ударные/</w:t>
      </w:r>
      <w:r w:rsidRPr="00BE4A62">
        <w:rPr>
          <w:spacing w:val="2"/>
        </w:rPr>
        <w:t xml:space="preserve">безударные; согласные твердые/мягкие, парные/непарные </w:t>
      </w:r>
      <w:r w:rsidRPr="00BE4A62">
        <w:t>твердые и мягкие; согласные звонкие/глухие, парные/непарные звонкие и глухие;</w:t>
      </w:r>
    </w:p>
    <w:p w:rsidR="0056369B" w:rsidRPr="00BE4A62" w:rsidRDefault="0056369B" w:rsidP="007A7C82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</w:pPr>
      <w:r w:rsidRPr="00BE4A62">
        <w:rPr>
          <w:color w:val="000000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E4A62">
        <w:t>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 w:rsidRPr="00BE4A62">
        <w:rPr>
          <w:b/>
          <w:iCs/>
        </w:rPr>
        <w:t xml:space="preserve">Выпускник получит возможность научиться </w:t>
      </w:r>
      <w:r w:rsidRPr="00BE4A62">
        <w:rPr>
          <w:color w:val="000000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E4A62">
        <w:rPr>
          <w:iCs/>
        </w:rPr>
        <w:t>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 w:rsidRPr="00BE4A62">
        <w:rPr>
          <w:b/>
          <w:bCs/>
          <w:iCs/>
        </w:rPr>
        <w:t>Раздел «Орфоэпия»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1B532E" w:rsidRDefault="0056369B" w:rsidP="007A7C82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1B532E">
        <w:rPr>
          <w:i/>
          <w:iCs/>
          <w:spacing w:val="2"/>
        </w:rPr>
        <w:t xml:space="preserve">соблюдать нормы русского и родного литературного </w:t>
      </w:r>
      <w:r w:rsidRPr="001B532E">
        <w:rPr>
          <w:i/>
          <w:iCs/>
        </w:rPr>
        <w:t xml:space="preserve">языка в собственной речи и оценивать соблюдение этих </w:t>
      </w:r>
      <w:r w:rsidRPr="001B532E">
        <w:rPr>
          <w:i/>
          <w:iCs/>
          <w:spacing w:val="-2"/>
        </w:rPr>
        <w:t>норм в речи собеседников (в объеме представленного в учеб</w:t>
      </w:r>
      <w:r w:rsidRPr="001B532E">
        <w:rPr>
          <w:i/>
          <w:iCs/>
        </w:rPr>
        <w:t>нике материала);</w:t>
      </w:r>
    </w:p>
    <w:p w:rsidR="0056369B" w:rsidRPr="001B532E" w:rsidRDefault="0056369B" w:rsidP="007A7C82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1B532E">
        <w:rPr>
          <w:i/>
          <w:iCs/>
          <w:spacing w:val="2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1B532E">
        <w:rPr>
          <w:i/>
          <w:iCs/>
        </w:rPr>
        <w:t>к учителю, родителям и</w:t>
      </w:r>
      <w:r w:rsidRPr="001B532E">
        <w:rPr>
          <w:i/>
          <w:iCs/>
        </w:rPr>
        <w:t> </w:t>
      </w:r>
      <w:r w:rsidRPr="001B532E">
        <w:rPr>
          <w:i/>
          <w:iCs/>
        </w:rPr>
        <w:t>др.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</w:pPr>
      <w:r w:rsidRPr="00BE4A62">
        <w:rPr>
          <w:b/>
          <w:bCs/>
          <w:iCs/>
        </w:rPr>
        <w:t>Раздел «Состав слова (морфемика)»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различать изменяемые и неизменяемые слова;</w:t>
      </w:r>
    </w:p>
    <w:p w:rsidR="0056369B" w:rsidRPr="00BE4A62" w:rsidRDefault="0056369B" w:rsidP="007A7C82">
      <w:pPr>
        <w:ind w:firstLine="680"/>
        <w:jc w:val="both"/>
        <w:outlineLvl w:val="1"/>
      </w:pPr>
      <w:r>
        <w:rPr>
          <w:spacing w:val="2"/>
        </w:rPr>
        <w:t>-</w:t>
      </w:r>
      <w:r w:rsidRPr="00BE4A62">
        <w:rPr>
          <w:spacing w:val="2"/>
        </w:rPr>
        <w:t xml:space="preserve">различать родственные (однокоренные) слова и формы </w:t>
      </w:r>
      <w:r w:rsidRPr="00BE4A62">
        <w:t>слова;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находить в словах с однозначно выделяемыми морфемами окончание, корень, приставку, суффикс.</w:t>
      </w:r>
    </w:p>
    <w:p w:rsidR="0056369B" w:rsidRPr="00BE4A62" w:rsidRDefault="0056369B" w:rsidP="007A7C82">
      <w:pPr>
        <w:autoSpaceDE w:val="0"/>
        <w:autoSpaceDN w:val="0"/>
        <w:adjustRightInd w:val="0"/>
        <w:ind w:firstLine="709"/>
        <w:jc w:val="both"/>
        <w:textAlignment w:val="center"/>
        <w:rPr>
          <w:i/>
          <w:iCs/>
        </w:rPr>
      </w:pPr>
      <w:r w:rsidRPr="00BE4A62">
        <w:rPr>
          <w:b/>
          <w:iCs/>
        </w:rPr>
        <w:t>Выпускник получит возможность научиться</w:t>
      </w:r>
    </w:p>
    <w:p w:rsidR="0056369B" w:rsidRPr="00BE4A62" w:rsidRDefault="0056369B" w:rsidP="007A7C82">
      <w:pPr>
        <w:numPr>
          <w:ilvl w:val="0"/>
          <w:numId w:val="4"/>
        </w:numPr>
        <w:autoSpaceDE w:val="0"/>
        <w:autoSpaceDN w:val="0"/>
        <w:adjustRightInd w:val="0"/>
        <w:ind w:firstLine="709"/>
        <w:jc w:val="both"/>
        <w:textAlignment w:val="center"/>
        <w:rPr>
          <w:i/>
          <w:iCs/>
        </w:rPr>
      </w:pPr>
      <w:r w:rsidRPr="00BE4A62">
        <w:rPr>
          <w:i/>
          <w:iCs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56369B" w:rsidRPr="00BE4A62" w:rsidRDefault="0056369B" w:rsidP="007A7C82">
      <w:pPr>
        <w:numPr>
          <w:ilvl w:val="0"/>
          <w:numId w:val="4"/>
        </w:numPr>
        <w:autoSpaceDE w:val="0"/>
        <w:autoSpaceDN w:val="0"/>
        <w:adjustRightInd w:val="0"/>
        <w:ind w:firstLine="709"/>
        <w:jc w:val="both"/>
        <w:textAlignment w:val="center"/>
        <w:rPr>
          <w:i/>
          <w:iCs/>
        </w:rPr>
      </w:pPr>
      <w:r w:rsidRPr="00BE4A62">
        <w:rPr>
          <w:i/>
          <w:iCs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56369B" w:rsidRPr="006C77B9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  <w:r w:rsidRPr="00BE4A62">
        <w:rPr>
          <w:b/>
          <w:bCs/>
          <w:iCs/>
        </w:rPr>
        <w:t>Раздел «Лексика»</w:t>
      </w:r>
      <w:r>
        <w:rPr>
          <w:b/>
          <w:bCs/>
          <w:iCs/>
        </w:rPr>
        <w:t xml:space="preserve">. </w:t>
      </w:r>
      <w:r w:rsidRPr="00BE4A62">
        <w:rPr>
          <w:iCs/>
        </w:rPr>
        <w:t>Освоение данного раздела распределяется по всем разделам курса.</w:t>
      </w:r>
    </w:p>
    <w:p w:rsidR="0056369B" w:rsidRPr="00BE4A62" w:rsidRDefault="0056369B" w:rsidP="006C77B9">
      <w:pPr>
        <w:autoSpaceDE w:val="0"/>
        <w:autoSpaceDN w:val="0"/>
        <w:adjustRightInd w:val="0"/>
        <w:jc w:val="both"/>
        <w:textAlignment w:val="center"/>
        <w:rPr>
          <w:b/>
        </w:rPr>
      </w:pPr>
      <w:r>
        <w:t xml:space="preserve">        </w:t>
      </w: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выявлять слова, значение которых требует уточнения;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определять значение слова по тексту или уточнять с помощью толкового словаря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подбирать синонимы для устранения повторов в тексте.</w:t>
      </w:r>
    </w:p>
    <w:p w:rsidR="0056369B" w:rsidRPr="00BE4A62" w:rsidRDefault="0056369B" w:rsidP="007A7C82">
      <w:pPr>
        <w:ind w:left="426"/>
        <w:jc w:val="both"/>
        <w:outlineLvl w:val="1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  <w:spacing w:val="2"/>
        </w:rPr>
        <w:t>-</w:t>
      </w:r>
      <w:r w:rsidRPr="00BE4A62">
        <w:rPr>
          <w:i/>
          <w:spacing w:val="2"/>
        </w:rPr>
        <w:t xml:space="preserve">подбирать антонимы для точной характеристики </w:t>
      </w:r>
      <w:r w:rsidRPr="00BE4A62">
        <w:rPr>
          <w:i/>
        </w:rPr>
        <w:t>предметов при их сравнении;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  <w:spacing w:val="2"/>
        </w:rPr>
        <w:t>-</w:t>
      </w:r>
      <w:r w:rsidRPr="00BE4A62">
        <w:rPr>
          <w:i/>
          <w:spacing w:val="2"/>
        </w:rPr>
        <w:t xml:space="preserve">различать употребление в тексте слов в прямом и </w:t>
      </w:r>
      <w:r w:rsidRPr="00BE4A62">
        <w:rPr>
          <w:i/>
        </w:rPr>
        <w:t>переносном значении (простые случаи);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оценивать уместность использования слов в тексте;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выбирать слова из ряда предложенных для успешного решения коммуникативной задачи.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</w:pPr>
      <w:r w:rsidRPr="00BE4A62">
        <w:rPr>
          <w:b/>
          <w:bCs/>
          <w:iCs/>
        </w:rPr>
        <w:t>Раздел «Морфология»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распознавать грамматические признаки слов;</w:t>
      </w:r>
    </w:p>
    <w:p w:rsidR="0056369B" w:rsidRPr="00BE4A62" w:rsidRDefault="0056369B" w:rsidP="007A7C82">
      <w:pPr>
        <w:ind w:firstLine="680"/>
        <w:jc w:val="both"/>
        <w:outlineLvl w:val="1"/>
      </w:pPr>
      <w:r w:rsidRPr="00BE4A62">
        <w:t xml:space="preserve"> </w:t>
      </w:r>
      <w:r>
        <w:t>-</w:t>
      </w:r>
      <w:r w:rsidRPr="00BE4A62"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56369B" w:rsidRPr="00BE4A62" w:rsidRDefault="0056369B" w:rsidP="007A7C82">
      <w:pPr>
        <w:ind w:left="426"/>
        <w:jc w:val="both"/>
        <w:outlineLvl w:val="1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ind w:firstLine="680"/>
        <w:jc w:val="both"/>
        <w:outlineLvl w:val="1"/>
        <w:rPr>
          <w:i/>
          <w:iCs/>
        </w:rPr>
      </w:pPr>
      <w:r>
        <w:rPr>
          <w:i/>
          <w:iCs/>
          <w:spacing w:val="2"/>
        </w:rPr>
        <w:t>-</w:t>
      </w:r>
      <w:r w:rsidRPr="00BE4A62">
        <w:rPr>
          <w:i/>
          <w:iCs/>
          <w:spacing w:val="2"/>
        </w:rPr>
        <w:t>проводить морфологический разбор имен существи</w:t>
      </w:r>
      <w:r w:rsidRPr="00BE4A62">
        <w:rPr>
          <w:i/>
          <w:iCs/>
        </w:rPr>
        <w:t>тельных, имен прилагательных, глаголов по предложенно</w:t>
      </w:r>
      <w:r w:rsidRPr="00BE4A62">
        <w:rPr>
          <w:i/>
          <w:iCs/>
          <w:spacing w:val="2"/>
        </w:rPr>
        <w:t>му в учебнике алгоритму; оценивать правильность про</w:t>
      </w:r>
      <w:r w:rsidRPr="00BE4A62">
        <w:rPr>
          <w:i/>
          <w:iCs/>
        </w:rPr>
        <w:t>ведения морфологического разбора;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  <w:iCs/>
        </w:rPr>
      </w:pPr>
      <w:r>
        <w:rPr>
          <w:i/>
          <w:iCs/>
        </w:rPr>
        <w:t>-</w:t>
      </w:r>
      <w:r w:rsidRPr="00BE4A62">
        <w:rPr>
          <w:i/>
          <w:iCs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BE4A62">
        <w:rPr>
          <w:b/>
          <w:bCs/>
          <w:i/>
          <w:iCs/>
        </w:rPr>
        <w:t xml:space="preserve">и, а, но, </w:t>
      </w:r>
      <w:r w:rsidRPr="00BE4A62">
        <w:rPr>
          <w:i/>
          <w:iCs/>
        </w:rPr>
        <w:t xml:space="preserve">частицу </w:t>
      </w:r>
      <w:r w:rsidRPr="00BE4A62">
        <w:rPr>
          <w:b/>
          <w:bCs/>
          <w:i/>
          <w:iCs/>
        </w:rPr>
        <w:t>не</w:t>
      </w:r>
      <w:r w:rsidRPr="00BE4A62">
        <w:rPr>
          <w:i/>
          <w:iCs/>
        </w:rPr>
        <w:t xml:space="preserve"> при глаголах.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bCs/>
          <w:iCs/>
        </w:rPr>
        <w:t>Раздел «Синтаксис»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различать предложение, словосочетание, слово;</w:t>
      </w:r>
    </w:p>
    <w:p w:rsidR="0056369B" w:rsidRPr="00BE4A62" w:rsidRDefault="0056369B" w:rsidP="007A7C82">
      <w:pPr>
        <w:ind w:firstLine="680"/>
        <w:jc w:val="both"/>
        <w:outlineLvl w:val="1"/>
      </w:pPr>
      <w:r>
        <w:rPr>
          <w:spacing w:val="2"/>
        </w:rPr>
        <w:t>-</w:t>
      </w:r>
      <w:r w:rsidRPr="00BE4A62">
        <w:rPr>
          <w:spacing w:val="2"/>
        </w:rPr>
        <w:t xml:space="preserve">устанавливать при помощи смысловых вопросов связь </w:t>
      </w:r>
      <w:r w:rsidRPr="00BE4A62">
        <w:t>между словами в словосочетании и предложении;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 xml:space="preserve">классифицировать предложения по цели высказывания, </w:t>
      </w:r>
      <w:r w:rsidRPr="00BE4A62">
        <w:rPr>
          <w:spacing w:val="2"/>
        </w:rPr>
        <w:t xml:space="preserve">находить повествовательные/побудительные/вопросительные </w:t>
      </w:r>
      <w:r w:rsidRPr="00BE4A62">
        <w:t>предложения;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определять восклицательную/невосклицательную интонацию предложения;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находить главные и второстепенные (без деления на виды) члены предложения;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выделять предложения с однородными членами.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различать второстепенные члены предложения —определения, дополнения, обстоятельства;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BE4A62">
        <w:rPr>
          <w:i/>
          <w:spacing w:val="2"/>
        </w:rPr>
        <w:t xml:space="preserve">предложения, синтаксический), оценивать правильность </w:t>
      </w:r>
      <w:r w:rsidRPr="00BE4A62">
        <w:rPr>
          <w:i/>
        </w:rPr>
        <w:t>разбора;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различать простые и сложные предложения.</w:t>
      </w:r>
    </w:p>
    <w:p w:rsidR="0056369B" w:rsidRPr="00BE4A62" w:rsidRDefault="0056369B" w:rsidP="007A7C8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BE4A62">
        <w:rPr>
          <w:b/>
          <w:iCs/>
        </w:rPr>
        <w:t>Содержательная линия «Орфография и пунктуация»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применять правила правописания (в объеме содержания курса);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определять (уточнять) написание слова по орфографическому словарю учебника;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безошибочно списывать текст объемом 80—90 слов;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писать под диктовку тексты объемом 75—80 слов в соответствии с изученными правилами правописания;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проверять собственный и предложенный текст, находить и исправлять орфографические и пунктуационные ошибки.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осознавать место возможного возникновения орфографической ошибки;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подбирать примеры с определенной орфограммой;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  <w:spacing w:val="2"/>
        </w:rPr>
        <w:t>-</w:t>
      </w:r>
      <w:r w:rsidRPr="00BE4A62">
        <w:rPr>
          <w:i/>
          <w:spacing w:val="2"/>
        </w:rPr>
        <w:t>при составлении собственных текстов перефразиро</w:t>
      </w:r>
      <w:r w:rsidRPr="00BE4A62">
        <w:rPr>
          <w:i/>
        </w:rPr>
        <w:t>вать записываемое, чтобы избежать орфографических и пунктуационных ошибок;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56369B" w:rsidRPr="006C77B9" w:rsidRDefault="0056369B" w:rsidP="006C77B9">
      <w:pPr>
        <w:tabs>
          <w:tab w:val="num" w:pos="900"/>
          <w:tab w:val="num" w:pos="2302"/>
        </w:tabs>
        <w:jc w:val="both"/>
        <w:rPr>
          <w:b/>
          <w:iCs/>
        </w:rPr>
      </w:pPr>
      <w:r w:rsidRPr="00BE4A62">
        <w:rPr>
          <w:b/>
          <w:iCs/>
        </w:rPr>
        <w:t>Содержательная линия «Развитие речи»</w:t>
      </w:r>
      <w:r>
        <w:rPr>
          <w:iCs/>
        </w:rPr>
        <w:t xml:space="preserve">. </w:t>
      </w:r>
      <w:r w:rsidRPr="00BE4A62">
        <w:rPr>
          <w:iCs/>
        </w:rPr>
        <w:t>Освоение данного раздела распределяется по всем разделам курса.</w:t>
      </w:r>
    </w:p>
    <w:p w:rsidR="0056369B" w:rsidRPr="00BE4A62" w:rsidRDefault="0056369B" w:rsidP="007A7C8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</w:rPr>
        <w:t>Выпускник научится:</w:t>
      </w:r>
    </w:p>
    <w:p w:rsidR="0056369B" w:rsidRPr="00BE4A62" w:rsidRDefault="0056369B" w:rsidP="007A7C82">
      <w:pPr>
        <w:ind w:firstLine="680"/>
        <w:outlineLvl w:val="1"/>
      </w:pPr>
      <w:r>
        <w:t>-</w:t>
      </w:r>
      <w:r w:rsidRPr="00BE4A62">
        <w:t>оценивать правильност</w:t>
      </w:r>
      <w:r>
        <w:t xml:space="preserve">ь (уместность) выбора языковых </w:t>
      </w:r>
      <w:r w:rsidRPr="00BE4A62">
        <w:t xml:space="preserve">и неязыковых средств устного общения на уроке, в школе, </w:t>
      </w:r>
      <w:r w:rsidRPr="00BE4A62">
        <w:br/>
        <w:t>в быту, со знакомыми и незнакомыми, с людьми разного возраста;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выражать собственное мнение и аргументировать его;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самостоятельно озаглавливать текст;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составлять план текста;</w:t>
      </w:r>
    </w:p>
    <w:p w:rsidR="0056369B" w:rsidRPr="00BE4A62" w:rsidRDefault="0056369B" w:rsidP="007A7C82">
      <w:pPr>
        <w:ind w:firstLine="680"/>
        <w:jc w:val="both"/>
        <w:outlineLvl w:val="1"/>
      </w:pPr>
      <w:r>
        <w:t>-</w:t>
      </w:r>
      <w:r w:rsidRPr="00BE4A62">
        <w:t>сочинять письма, поздравительные открытки, записки и другие небольшие тексты для конкретных ситуаций общения.</w:t>
      </w:r>
    </w:p>
    <w:p w:rsidR="0056369B" w:rsidRPr="00BE4A62" w:rsidRDefault="0056369B" w:rsidP="007A7C8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BE4A62">
        <w:rPr>
          <w:b/>
          <w:iCs/>
        </w:rPr>
        <w:t>Выпускник получит возможность научиться: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создавать тексты по предложенному заголовку;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подробно или выборочно пересказывать текст;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пересказывать текст от другого лица;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корректировать тексты, в которых допущены нарушения культуры речи;</w:t>
      </w:r>
    </w:p>
    <w:p w:rsidR="0056369B" w:rsidRPr="00BE4A62" w:rsidRDefault="0056369B" w:rsidP="007A7C82">
      <w:pPr>
        <w:ind w:firstLine="680"/>
        <w:jc w:val="both"/>
        <w:outlineLvl w:val="1"/>
        <w:rPr>
          <w:i/>
        </w:rPr>
      </w:pPr>
      <w:r>
        <w:rPr>
          <w:i/>
        </w:rPr>
        <w:t>-</w:t>
      </w:r>
      <w:r w:rsidRPr="00BE4A62">
        <w:rPr>
          <w:i/>
        </w:rPr>
        <w:t>анализировать последовательность собственных действий при работе над изложениями и сочинениями и со</w:t>
      </w:r>
      <w:r w:rsidRPr="00BE4A62">
        <w:rPr>
          <w:i/>
          <w:spacing w:val="2"/>
        </w:rPr>
        <w:t xml:space="preserve">относить их с разработанным алгоритмом; оценивать </w:t>
      </w:r>
      <w:r w:rsidRPr="00BE4A62">
        <w:rPr>
          <w:i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56369B" w:rsidRPr="00BE4A62" w:rsidRDefault="0056369B" w:rsidP="007A7C82">
      <w:pPr>
        <w:ind w:firstLine="680"/>
        <w:jc w:val="both"/>
        <w:outlineLvl w:val="1"/>
      </w:pPr>
      <w:r>
        <w:rPr>
          <w:i/>
          <w:spacing w:val="2"/>
        </w:rPr>
        <w:t>-</w:t>
      </w:r>
      <w:r w:rsidRPr="00BE4A62">
        <w:rPr>
          <w:i/>
          <w:spacing w:val="2"/>
        </w:rPr>
        <w:t>соблюдать нормы речевого взаимодействия при интерактивном общении (sms­сообщения, электронная по</w:t>
      </w:r>
      <w:r w:rsidRPr="00BE4A62">
        <w:rPr>
          <w:i/>
        </w:rPr>
        <w:t>чта, Интернет и другие виды и способы связи)</w:t>
      </w:r>
      <w:r>
        <w:rPr>
          <w:i/>
        </w:rPr>
        <w:t>.</w:t>
      </w: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u w:val="single"/>
        </w:rPr>
      </w:pP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</w:p>
    <w:p w:rsidR="0056369B" w:rsidRPr="00BE4A62" w:rsidRDefault="0056369B" w:rsidP="007A7C82">
      <w:pPr>
        <w:tabs>
          <w:tab w:val="num" w:pos="900"/>
          <w:tab w:val="num" w:pos="2302"/>
        </w:tabs>
        <w:ind w:left="540"/>
        <w:jc w:val="both"/>
        <w:rPr>
          <w:b/>
          <w:i/>
          <w:iCs/>
        </w:rPr>
      </w:pPr>
    </w:p>
    <w:p w:rsidR="0056369B" w:rsidRDefault="0056369B" w:rsidP="0025550A">
      <w:pPr>
        <w:tabs>
          <w:tab w:val="num" w:pos="900"/>
          <w:tab w:val="num" w:pos="2302"/>
        </w:tabs>
        <w:ind w:left="540"/>
        <w:jc w:val="both"/>
        <w:rPr>
          <w:b/>
          <w:i/>
          <w:u w:val="single"/>
        </w:rPr>
      </w:pPr>
      <w:r w:rsidRPr="00BE4A62">
        <w:rPr>
          <w:b/>
          <w:i/>
          <w:iCs/>
        </w:rPr>
        <w:t xml:space="preserve">                                                         </w:t>
      </w:r>
    </w:p>
    <w:p w:rsidR="0056369B" w:rsidRDefault="0056369B" w:rsidP="007A7C82">
      <w:pPr>
        <w:tabs>
          <w:tab w:val="num" w:pos="900"/>
          <w:tab w:val="num" w:pos="1762"/>
        </w:tabs>
        <w:rPr>
          <w:b/>
        </w:rPr>
      </w:pPr>
      <w:r>
        <w:rPr>
          <w:b/>
          <w:sz w:val="28"/>
          <w:szCs w:val="28"/>
        </w:rPr>
        <w:t xml:space="preserve">                              </w:t>
      </w:r>
      <w:r>
        <w:rPr>
          <w:b/>
        </w:rPr>
        <w:t xml:space="preserve">                                 </w:t>
      </w:r>
    </w:p>
    <w:p w:rsidR="0056369B" w:rsidRDefault="0056369B" w:rsidP="007A7C82">
      <w:pPr>
        <w:tabs>
          <w:tab w:val="num" w:pos="900"/>
          <w:tab w:val="num" w:pos="1762"/>
        </w:tabs>
        <w:rPr>
          <w:b/>
        </w:rPr>
      </w:pPr>
    </w:p>
    <w:p w:rsidR="0056369B" w:rsidRDefault="0056369B" w:rsidP="007A7C82">
      <w:pPr>
        <w:tabs>
          <w:tab w:val="num" w:pos="900"/>
          <w:tab w:val="num" w:pos="1762"/>
        </w:tabs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</w:t>
      </w:r>
      <w:r w:rsidRPr="00282BA5">
        <w:rPr>
          <w:b/>
          <w:sz w:val="28"/>
          <w:szCs w:val="28"/>
        </w:rPr>
        <w:t>Содержание учебного предмета</w:t>
      </w:r>
      <w:r>
        <w:rPr>
          <w:b/>
          <w:sz w:val="28"/>
          <w:szCs w:val="28"/>
        </w:rPr>
        <w:t>.</w:t>
      </w:r>
    </w:p>
    <w:p w:rsidR="0056369B" w:rsidRPr="008618E0" w:rsidRDefault="0056369B" w:rsidP="00E15531">
      <w:pPr>
        <w:tabs>
          <w:tab w:val="left" w:leader="dot" w:pos="624"/>
        </w:tabs>
        <w:spacing w:line="360" w:lineRule="auto"/>
        <w:ind w:firstLine="709"/>
        <w:jc w:val="both"/>
        <w:rPr>
          <w:rFonts w:eastAsia="@Arial Unicode MS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>
        <w:rPr>
          <w:rFonts w:eastAsia="@Arial Unicode MS"/>
          <w:b/>
          <w:bCs/>
          <w:sz w:val="28"/>
          <w:szCs w:val="28"/>
        </w:rPr>
        <w:t xml:space="preserve">        </w:t>
      </w:r>
      <w:r w:rsidRPr="008618E0">
        <w:rPr>
          <w:rFonts w:eastAsia="@Arial Unicode MS"/>
          <w:b/>
          <w:bCs/>
          <w:sz w:val="28"/>
          <w:szCs w:val="28"/>
        </w:rPr>
        <w:t>1 класс</w:t>
      </w:r>
    </w:p>
    <w:p w:rsidR="0056369B" w:rsidRPr="00282BA5" w:rsidRDefault="0056369B" w:rsidP="007A7C82">
      <w:pPr>
        <w:tabs>
          <w:tab w:val="num" w:pos="900"/>
          <w:tab w:val="num" w:pos="1762"/>
        </w:tabs>
        <w:rPr>
          <w:b/>
          <w:sz w:val="28"/>
          <w:szCs w:val="28"/>
        </w:rPr>
      </w:pPr>
    </w:p>
    <w:p w:rsidR="0056369B" w:rsidRPr="00355E3E" w:rsidRDefault="0056369B" w:rsidP="00355E3E">
      <w:pPr>
        <w:tabs>
          <w:tab w:val="left" w:leader="dot" w:pos="624"/>
        </w:tabs>
        <w:ind w:firstLine="709"/>
        <w:jc w:val="both"/>
        <w:rPr>
          <w:rFonts w:eastAsia="@Arial Unicode MS"/>
          <w:b/>
          <w:bCs/>
        </w:rPr>
      </w:pPr>
      <w:r w:rsidRPr="00355E3E">
        <w:rPr>
          <w:rFonts w:eastAsia="@Arial Unicode MS"/>
          <w:b/>
          <w:bCs/>
        </w:rPr>
        <w:t xml:space="preserve">                                                 </w:t>
      </w:r>
      <w:r>
        <w:rPr>
          <w:rFonts w:eastAsia="@Arial Unicode MS"/>
          <w:b/>
          <w:bCs/>
        </w:rPr>
        <w:t xml:space="preserve">                             </w:t>
      </w:r>
      <w:r w:rsidRPr="00355E3E">
        <w:rPr>
          <w:rFonts w:eastAsia="@Arial Unicode MS"/>
          <w:b/>
          <w:bCs/>
        </w:rPr>
        <w:t>Виды речевой деятельности</w:t>
      </w:r>
    </w:p>
    <w:p w:rsidR="0056369B" w:rsidRPr="00355E3E" w:rsidRDefault="0056369B" w:rsidP="00355E3E">
      <w:pPr>
        <w:tabs>
          <w:tab w:val="left" w:leader="dot" w:pos="624"/>
        </w:tabs>
        <w:ind w:firstLine="709"/>
        <w:jc w:val="both"/>
        <w:rPr>
          <w:rFonts w:eastAsia="@Arial Unicode MS"/>
          <w:bCs/>
        </w:rPr>
      </w:pPr>
      <w:r w:rsidRPr="00355E3E">
        <w:rPr>
          <w:rFonts w:eastAsia="@Arial Unicode MS"/>
          <w:b/>
          <w:bCs/>
        </w:rPr>
        <w:t xml:space="preserve">Слушание. </w:t>
      </w:r>
      <w:r w:rsidRPr="00355E3E">
        <w:rPr>
          <w:rFonts w:eastAsia="@Arial Unicode MS"/>
          <w:bCs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56369B" w:rsidRPr="00355E3E" w:rsidRDefault="0056369B" w:rsidP="00355E3E">
      <w:pPr>
        <w:tabs>
          <w:tab w:val="left" w:leader="dot" w:pos="624"/>
        </w:tabs>
        <w:ind w:firstLine="709"/>
        <w:jc w:val="both"/>
        <w:rPr>
          <w:rFonts w:eastAsia="@Arial Unicode MS"/>
          <w:b/>
          <w:bCs/>
        </w:rPr>
      </w:pPr>
      <w:r w:rsidRPr="00355E3E">
        <w:rPr>
          <w:rFonts w:eastAsia="@Arial Unicode MS"/>
          <w:b/>
          <w:bCs/>
        </w:rPr>
        <w:t xml:space="preserve">Говорение. </w:t>
      </w:r>
      <w:r w:rsidRPr="00355E3E">
        <w:rPr>
          <w:rFonts w:eastAsia="@Arial Unicode MS"/>
          <w:bCs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</w:t>
      </w:r>
      <w:r w:rsidRPr="00355E3E">
        <w:rPr>
          <w:rFonts w:eastAsia="@Arial Unicode MS"/>
          <w:b/>
          <w:bCs/>
        </w:rPr>
        <w:t xml:space="preserve"> </w:t>
      </w:r>
    </w:p>
    <w:p w:rsidR="0056369B" w:rsidRPr="00355E3E" w:rsidRDefault="0056369B" w:rsidP="00355E3E">
      <w:pPr>
        <w:tabs>
          <w:tab w:val="left" w:leader="dot" w:pos="624"/>
        </w:tabs>
        <w:ind w:firstLine="709"/>
        <w:jc w:val="both"/>
        <w:rPr>
          <w:rFonts w:eastAsia="@Arial Unicode MS"/>
          <w:bCs/>
        </w:rPr>
      </w:pPr>
      <w:r w:rsidRPr="00355E3E">
        <w:rPr>
          <w:rFonts w:eastAsia="@Arial Unicode MS"/>
          <w:b/>
          <w:bCs/>
        </w:rPr>
        <w:t xml:space="preserve">Чтение. </w:t>
      </w:r>
      <w:r w:rsidRPr="00355E3E">
        <w:rPr>
          <w:rFonts w:eastAsia="@Arial Unicode MS"/>
          <w:bCs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56369B" w:rsidRPr="00355E3E" w:rsidRDefault="0056369B" w:rsidP="00355E3E">
      <w:pPr>
        <w:tabs>
          <w:tab w:val="left" w:leader="dot" w:pos="624"/>
        </w:tabs>
        <w:ind w:firstLine="709"/>
        <w:jc w:val="both"/>
        <w:rPr>
          <w:rFonts w:eastAsia="@Arial Unicode MS"/>
          <w:bCs/>
        </w:rPr>
      </w:pPr>
      <w:r w:rsidRPr="00355E3E">
        <w:rPr>
          <w:rFonts w:eastAsia="@Arial Unicode MS"/>
          <w:b/>
          <w:bCs/>
        </w:rPr>
        <w:t xml:space="preserve">Письмо. </w:t>
      </w:r>
      <w:r w:rsidRPr="00355E3E">
        <w:rPr>
          <w:rFonts w:eastAsia="@Arial Unicode MS"/>
          <w:bCs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56369B" w:rsidRPr="0025550A" w:rsidRDefault="0056369B" w:rsidP="0025550A">
      <w:pPr>
        <w:tabs>
          <w:tab w:val="left" w:leader="dot" w:pos="624"/>
        </w:tabs>
        <w:spacing w:line="360" w:lineRule="auto"/>
        <w:ind w:firstLine="709"/>
        <w:jc w:val="both"/>
        <w:rPr>
          <w:rFonts w:eastAsia="@Arial Unicode MS"/>
          <w:b/>
          <w:bCs/>
          <w:sz w:val="28"/>
          <w:szCs w:val="28"/>
        </w:rPr>
      </w:pPr>
      <w:r w:rsidRPr="00355E3E">
        <w:rPr>
          <w:rFonts w:eastAsia="@Arial Unicode MS"/>
          <w:b/>
          <w:bCs/>
        </w:rPr>
        <w:t xml:space="preserve">                                                                 </w:t>
      </w:r>
      <w:r>
        <w:rPr>
          <w:rFonts w:eastAsia="@Arial Unicode MS"/>
          <w:b/>
          <w:bCs/>
        </w:rPr>
        <w:t xml:space="preserve">                  </w:t>
      </w:r>
      <w:r w:rsidRPr="00355E3E">
        <w:rPr>
          <w:rFonts w:eastAsia="@Arial Unicode MS"/>
          <w:b/>
          <w:bCs/>
        </w:rPr>
        <w:t xml:space="preserve">  </w:t>
      </w:r>
      <w:r>
        <w:rPr>
          <w:b/>
          <w:sz w:val="28"/>
          <w:szCs w:val="28"/>
        </w:rPr>
        <w:t xml:space="preserve">    </w:t>
      </w:r>
      <w:r>
        <w:rPr>
          <w:rFonts w:eastAsia="@Arial Unicode MS"/>
          <w:b/>
          <w:bCs/>
          <w:sz w:val="28"/>
          <w:szCs w:val="28"/>
        </w:rPr>
        <w:t xml:space="preserve">    </w:t>
      </w:r>
      <w:r w:rsidRPr="00355E3E">
        <w:rPr>
          <w:rFonts w:eastAsia="@Arial Unicode MS"/>
          <w:b/>
          <w:bCs/>
        </w:rPr>
        <w:t xml:space="preserve">Обучение грамоте </w:t>
      </w:r>
    </w:p>
    <w:p w:rsidR="0056369B" w:rsidRDefault="0056369B" w:rsidP="00355E3E">
      <w:pPr>
        <w:tabs>
          <w:tab w:val="left" w:leader="dot" w:pos="624"/>
        </w:tabs>
        <w:ind w:firstLine="709"/>
        <w:jc w:val="both"/>
        <w:rPr>
          <w:rFonts w:eastAsia="@Arial Unicode MS"/>
          <w:b/>
          <w:bCs/>
        </w:rPr>
      </w:pPr>
    </w:p>
    <w:p w:rsidR="0056369B" w:rsidRPr="00AB35F4" w:rsidRDefault="0056369B" w:rsidP="00AB35F4">
      <w:r>
        <w:rPr>
          <w:b/>
        </w:rPr>
        <w:t xml:space="preserve">Фонетика.  </w:t>
      </w:r>
      <w:r w:rsidRPr="00AB35F4">
        <w:t>Определение места ударения . Письмо короткой наклонной линии с закруглением вверху (влево ). Установление числа и последовательности звуков в слове.</w:t>
      </w:r>
    </w:p>
    <w:p w:rsidR="0056369B" w:rsidRPr="00AB35F4" w:rsidRDefault="0056369B" w:rsidP="00AB35F4">
      <w:r w:rsidRPr="00AB35F4">
        <w:t xml:space="preserve"> Письмо короткой наклонной линии с закруглением внизу вправо. Слог как минимальная произносительная единица.</w:t>
      </w:r>
      <w:r w:rsidRPr="00AB35F4">
        <w:rPr>
          <w:i/>
        </w:rPr>
        <w:t xml:space="preserve"> </w:t>
      </w:r>
      <w:r w:rsidRPr="00AB35F4">
        <w:t xml:space="preserve"> Деление слов на слоги.</w:t>
      </w:r>
    </w:p>
    <w:p w:rsidR="0056369B" w:rsidRPr="00AB35F4" w:rsidRDefault="0056369B" w:rsidP="00AB35F4">
      <w:r w:rsidRPr="00AB35F4">
        <w:t xml:space="preserve">Строчная буква </w:t>
      </w:r>
      <w:r w:rsidRPr="00AB35F4">
        <w:rPr>
          <w:i/>
        </w:rPr>
        <w:t>ы</w:t>
      </w:r>
      <w:r w:rsidRPr="00AB35F4">
        <w:t>.  Сопоставление слов, различающихся одним или несколькими звуками.</w:t>
      </w:r>
    </w:p>
    <w:p w:rsidR="0056369B" w:rsidRPr="00AB35F4" w:rsidRDefault="0056369B" w:rsidP="00AB35F4">
      <w:r w:rsidRPr="00AB35F4">
        <w:t xml:space="preserve">Заглавная буква </w:t>
      </w:r>
      <w:r w:rsidRPr="00AB35F4">
        <w:rPr>
          <w:i/>
        </w:rPr>
        <w:t xml:space="preserve">Н.  </w:t>
      </w:r>
      <w:r w:rsidRPr="00AB35F4">
        <w:t xml:space="preserve">Различение согласных твёрдых и мягких. </w:t>
      </w:r>
    </w:p>
    <w:p w:rsidR="0056369B" w:rsidRPr="00AB35F4" w:rsidRDefault="0056369B" w:rsidP="00AB35F4">
      <w:r w:rsidRPr="00AB35F4">
        <w:t xml:space="preserve">Различение согласных звуков, согласных твёрдых и мягких, звонких и глухих. </w:t>
      </w:r>
    </w:p>
    <w:p w:rsidR="0056369B" w:rsidRPr="00AB35F4" w:rsidRDefault="0056369B" w:rsidP="00AB35F4">
      <w:pPr>
        <w:tabs>
          <w:tab w:val="left" w:pos="1650"/>
        </w:tabs>
      </w:pPr>
      <w:r w:rsidRPr="00AB35F4">
        <w:t>Твёрдые и мягкие согласные  .</w:t>
      </w:r>
    </w:p>
    <w:p w:rsidR="0056369B" w:rsidRPr="00AB35F4" w:rsidRDefault="0056369B" w:rsidP="00AB35F4"/>
    <w:p w:rsidR="0056369B" w:rsidRPr="00AB35F4" w:rsidRDefault="0056369B" w:rsidP="00AB35F4">
      <w:r w:rsidRPr="00AB35F4">
        <w:t xml:space="preserve"> </w:t>
      </w:r>
      <w:r w:rsidRPr="00DA6437">
        <w:rPr>
          <w:b/>
        </w:rPr>
        <w:t>Графика</w:t>
      </w:r>
      <w:r>
        <w:rPr>
          <w:b/>
        </w:rPr>
        <w:t>.</w:t>
      </w:r>
      <w:r w:rsidRPr="00DA6437">
        <w:rPr>
          <w:b/>
        </w:rPr>
        <w:t xml:space="preserve"> </w:t>
      </w:r>
      <w:r>
        <w:rPr>
          <w:b/>
        </w:rPr>
        <w:t xml:space="preserve"> </w:t>
      </w:r>
      <w:r w:rsidRPr="00AB35F4">
        <w:t>Различение звука и буквы: буква как знак звука.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 xml:space="preserve">о, О. </w:t>
      </w:r>
      <w:r w:rsidRPr="00AB35F4">
        <w:t xml:space="preserve"> Определение позиционным способом обозначения звуков буквами</w:t>
      </w:r>
      <w:r>
        <w:t xml:space="preserve"> </w:t>
      </w:r>
      <w:r w:rsidRPr="00AB35F4">
        <w:t xml:space="preserve">.Строчная буква </w:t>
      </w:r>
      <w:r w:rsidRPr="00AB35F4">
        <w:rPr>
          <w:i/>
        </w:rPr>
        <w:t>и</w:t>
      </w:r>
      <w:r w:rsidRPr="00AB35F4">
        <w:t>. Буквы гласных как показатель мягкости согласных звуков.</w:t>
      </w:r>
      <w:r>
        <w:t xml:space="preserve"> </w:t>
      </w:r>
      <w:r w:rsidRPr="00AB35F4">
        <w:t xml:space="preserve">Заглавная буква </w:t>
      </w:r>
      <w:r w:rsidRPr="00AB35F4">
        <w:rPr>
          <w:i/>
        </w:rPr>
        <w:t xml:space="preserve">У.   </w:t>
      </w:r>
      <w:r w:rsidRPr="00AB35F4">
        <w:t xml:space="preserve"> Буквы гласных как показатель твёрдости - мягкости согласных звуков.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>Е, е.</w:t>
      </w:r>
      <w:r w:rsidRPr="00AB35F4">
        <w:t xml:space="preserve">  Функция буквы </w:t>
      </w:r>
      <w:r w:rsidRPr="00AB35F4">
        <w:rPr>
          <w:i/>
        </w:rPr>
        <w:t>е.</w:t>
      </w:r>
    </w:p>
    <w:p w:rsidR="0056369B" w:rsidRPr="00AB35F4" w:rsidRDefault="0056369B" w:rsidP="00AB35F4">
      <w:r w:rsidRPr="00AB35F4">
        <w:t>Буквы гласных как показатель твёрдо</w:t>
      </w:r>
      <w:r>
        <w:t xml:space="preserve">сти-мягкости согласных звуков. </w:t>
      </w:r>
      <w:r w:rsidRPr="00AB35F4">
        <w:t xml:space="preserve"> Функция букв е, я. Многозначность слов. Буква </w:t>
      </w:r>
      <w:r w:rsidRPr="00AB35F4">
        <w:rPr>
          <w:i/>
        </w:rPr>
        <w:t>ь</w:t>
      </w:r>
      <w:r w:rsidRPr="00AB35F4">
        <w:t>.  Мягкий знак как показатель мягкости предшествующего согласного звука.</w:t>
      </w:r>
      <w:r>
        <w:t xml:space="preserve"> </w:t>
      </w:r>
      <w:r w:rsidRPr="00AB35F4">
        <w:t>Буквы гласных как показатель твёрдости-мягкости согласны</w:t>
      </w:r>
      <w:r>
        <w:t>х звуков. Функция букв е, ё, я .</w:t>
      </w:r>
      <w:r w:rsidRPr="00AB35F4">
        <w:t xml:space="preserve">Буквы Ю, ю.   Функция букв </w:t>
      </w:r>
      <w:r w:rsidRPr="00AB35F4">
        <w:rPr>
          <w:i/>
        </w:rPr>
        <w:t>е, ё, ю, я.</w:t>
      </w:r>
      <w:r>
        <w:rPr>
          <w:i/>
        </w:rPr>
        <w:t xml:space="preserve"> </w:t>
      </w:r>
      <w:r w:rsidRPr="00AB35F4">
        <w:t>Знакомство с русским алфавитом как последовательностью букв.</w:t>
      </w:r>
    </w:p>
    <w:p w:rsidR="0056369B" w:rsidRPr="00355E3E" w:rsidRDefault="0056369B" w:rsidP="00AB35F4">
      <w:pPr>
        <w:tabs>
          <w:tab w:val="left" w:leader="dot" w:pos="624"/>
        </w:tabs>
        <w:jc w:val="both"/>
        <w:rPr>
          <w:rFonts w:eastAsia="@Arial Unicode MS"/>
          <w:bCs/>
        </w:rPr>
      </w:pPr>
      <w:r w:rsidRPr="00355E3E">
        <w:rPr>
          <w:rFonts w:eastAsia="@Arial Unicode MS"/>
          <w:b/>
          <w:bCs/>
        </w:rPr>
        <w:t>Чтение</w:t>
      </w:r>
      <w:r>
        <w:rPr>
          <w:rFonts w:eastAsia="@Arial Unicode MS"/>
          <w:b/>
          <w:bCs/>
        </w:rPr>
        <w:t>.</w:t>
      </w:r>
      <w:r w:rsidRPr="00355E3E">
        <w:rPr>
          <w:rFonts w:eastAsia="@Arial Unicode MS"/>
          <w:b/>
          <w:bCs/>
        </w:rPr>
        <w:t xml:space="preserve"> </w:t>
      </w:r>
      <w:r w:rsidRPr="008707F2">
        <w:t>Разделительные знаки.</w:t>
      </w:r>
      <w:r>
        <w:t xml:space="preserve"> </w:t>
      </w:r>
      <w:r w:rsidRPr="00355E3E">
        <w:rPr>
          <w:rFonts w:eastAsia="@Arial Unicode MS"/>
          <w:bCs/>
        </w:rPr>
        <w:t>Орфографическое чтение (проговаривание) как средство самоконтроля при письме под диктовку и при списывании</w:t>
      </w:r>
      <w:r>
        <w:rPr>
          <w:rFonts w:eastAsia="@Arial Unicode MS"/>
          <w:bCs/>
        </w:rPr>
        <w:t>.</w:t>
      </w:r>
    </w:p>
    <w:p w:rsidR="0056369B" w:rsidRPr="00AB35F4" w:rsidRDefault="0056369B" w:rsidP="00AB35F4">
      <w:r>
        <w:rPr>
          <w:b/>
        </w:rPr>
        <w:t xml:space="preserve">Письмо.   </w:t>
      </w:r>
      <w:r>
        <w:t xml:space="preserve"> </w:t>
      </w:r>
      <w:r w:rsidRPr="00AB35F4">
        <w:t>История возникновения письма. Пропись – первая учебная тетрадь. Рабочая строка. Верхняя и нижняя линии рабочей строки. Развитие умения ориентироваться на пространстве листа в тетради и на пространстве классной доски.</w:t>
      </w:r>
      <w:r>
        <w:t xml:space="preserve">  </w:t>
      </w:r>
      <w:r w:rsidRPr="00AB35F4">
        <w:t>Письмо овалов и полуовалов.  Усвоение гигиенических требований при письме. Развитие мелкой моторики пальцев и свободы движения руки. Письмо длинных прямых наклонных линий.</w:t>
      </w:r>
      <w:r>
        <w:t xml:space="preserve"> </w:t>
      </w:r>
      <w:r w:rsidRPr="00AB35F4">
        <w:t>Письмо наклонной длинной линии с закруглением внизу (влево).  Письмо больших и маленьких овалов, их чередов</w:t>
      </w:r>
      <w:r>
        <w:t xml:space="preserve">ание. Письмо наклонных линий.  </w:t>
      </w:r>
      <w:r w:rsidRPr="00AB35F4">
        <w:t xml:space="preserve"> Письмо коротких и длинных наклонных линий, их чередование. Письмо наклонных линий с петлёй вверху и внизу. Письмо полуовалов.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 xml:space="preserve">а,А. </w:t>
      </w:r>
      <w:r w:rsidRPr="00AB35F4">
        <w:t>Овладение начертанием письменных прописных (заглавных) и строчных букв.</w:t>
      </w:r>
    </w:p>
    <w:p w:rsidR="0056369B" w:rsidRPr="00AB35F4" w:rsidRDefault="0056369B" w:rsidP="00AB35F4">
      <w:r w:rsidRPr="00AB35F4">
        <w:t>Строчная буква н.Овладение разборчивым, аккуратным письмом.</w:t>
      </w:r>
      <w:r>
        <w:t xml:space="preserve"> </w:t>
      </w:r>
      <w:r w:rsidRPr="00AB35F4">
        <w:t>Строчная и заглавная буквы</w:t>
      </w:r>
      <w:r w:rsidRPr="00AB35F4">
        <w:rPr>
          <w:i/>
        </w:rPr>
        <w:t xml:space="preserve"> с С</w:t>
      </w:r>
      <w:r w:rsidRPr="00AB35F4">
        <w:t xml:space="preserve">.   Письмо букв, слогов с  соблюдением гигиенических норм. Заглавная буква К.Строчная   и заглавная буквы </w:t>
      </w:r>
      <w:r w:rsidRPr="00AB35F4">
        <w:rPr>
          <w:i/>
        </w:rPr>
        <w:t>т, Т.</w:t>
      </w:r>
      <w:r w:rsidRPr="00AB35F4">
        <w:t xml:space="preserve">Строчная буква  </w:t>
      </w:r>
      <w:r w:rsidRPr="00AB35F4">
        <w:rPr>
          <w:i/>
        </w:rPr>
        <w:t>л.</w:t>
      </w:r>
      <w:r w:rsidRPr="00AB35F4">
        <w:t>Заглавная буква</w:t>
      </w:r>
      <w:r w:rsidRPr="00AB35F4">
        <w:rPr>
          <w:i/>
        </w:rPr>
        <w:t xml:space="preserve"> Л.</w:t>
      </w:r>
      <w:r w:rsidRPr="00AB35F4">
        <w:t>Усвоение приёмов  и последовательности правильного списывания текста.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>р, Р.</w:t>
      </w:r>
      <w:r w:rsidRPr="00AB35F4">
        <w:t xml:space="preserve">  Строчная и заглавная буквы </w:t>
      </w:r>
      <w:r w:rsidRPr="00AB35F4">
        <w:rPr>
          <w:i/>
        </w:rPr>
        <w:t>В, в</w:t>
      </w:r>
      <w:r w:rsidRPr="00AB35F4">
        <w:t xml:space="preserve">.  </w:t>
      </w:r>
    </w:p>
    <w:p w:rsidR="0056369B" w:rsidRPr="00AB35F4" w:rsidRDefault="0056369B" w:rsidP="00AB35F4">
      <w:r w:rsidRPr="00AB35F4">
        <w:t>Понимание функции небуквенных графических средств: пробела между словами.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>П, п.</w:t>
      </w:r>
      <w:r w:rsidRPr="00AB35F4">
        <w:t xml:space="preserve">  Письмо   предложений  с  соблюдением гигиенических норм.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>М, м.</w:t>
      </w:r>
      <w:r w:rsidRPr="00AB35F4">
        <w:t xml:space="preserve">  .Строчная буква </w:t>
      </w:r>
      <w:r w:rsidRPr="00AB35F4">
        <w:rPr>
          <w:i/>
        </w:rPr>
        <w:t xml:space="preserve">  з.</w:t>
      </w:r>
      <w:r w:rsidRPr="00AB35F4">
        <w:t xml:space="preserve">    Заглавная буква </w:t>
      </w:r>
      <w:r w:rsidRPr="00AB35F4">
        <w:rPr>
          <w:i/>
        </w:rPr>
        <w:t>З.</w:t>
      </w:r>
      <w:r w:rsidRPr="00AB35F4">
        <w:t>Письмо слогов и слов с изученными буквами.</w:t>
      </w:r>
      <w:r>
        <w:t xml:space="preserve"> </w:t>
      </w:r>
      <w:r w:rsidRPr="00AB35F4">
        <w:t>Строчная буква</w:t>
      </w:r>
      <w:r w:rsidRPr="00AB35F4">
        <w:rPr>
          <w:i/>
        </w:rPr>
        <w:t xml:space="preserve"> б.</w:t>
      </w:r>
      <w:r w:rsidRPr="00AB35F4">
        <w:t xml:space="preserve"> </w:t>
      </w:r>
      <w:r w:rsidRPr="00AB35F4">
        <w:rPr>
          <w:i/>
        </w:rPr>
        <w:t xml:space="preserve"> </w:t>
      </w:r>
      <w:r w:rsidRPr="00AB35F4">
        <w:t xml:space="preserve"> Заглавная буква </w:t>
      </w:r>
      <w:r w:rsidRPr="00AB35F4">
        <w:rPr>
          <w:i/>
        </w:rPr>
        <w:t>Б.</w:t>
      </w:r>
      <w:r w:rsidRPr="00AB35F4">
        <w:t xml:space="preserve">Письмо под диктовку слов и предложений, написание которых не расходятся с их произношением. Строчная буква </w:t>
      </w:r>
      <w:r w:rsidRPr="00AB35F4">
        <w:rPr>
          <w:i/>
        </w:rPr>
        <w:t>д</w:t>
      </w:r>
      <w:r w:rsidRPr="00AB35F4">
        <w:t xml:space="preserve">. Заглавная буква </w:t>
      </w:r>
      <w:r w:rsidRPr="00AB35F4">
        <w:rPr>
          <w:i/>
        </w:rPr>
        <w:t>Д.</w:t>
      </w:r>
      <w:r w:rsidRPr="00AB35F4">
        <w:t xml:space="preserve">Строчная и заглавная буквы </w:t>
      </w:r>
      <w:r w:rsidRPr="00AB35F4">
        <w:rPr>
          <w:i/>
        </w:rPr>
        <w:t>Я, я.</w:t>
      </w:r>
      <w:r w:rsidRPr="00AB35F4">
        <w:t xml:space="preserve">  Усвоение приёмов и последовательности правильного списывания текста.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>Г, г.</w:t>
      </w:r>
      <w:r w:rsidRPr="00AB35F4">
        <w:t xml:space="preserve">  Строчная буква </w:t>
      </w:r>
      <w:r w:rsidRPr="00AB35F4">
        <w:rPr>
          <w:i/>
        </w:rPr>
        <w:t>ч</w:t>
      </w:r>
      <w:r w:rsidRPr="00AB35F4">
        <w:t xml:space="preserve">.  Заглавная буква </w:t>
      </w:r>
      <w:r w:rsidRPr="00AB35F4">
        <w:rPr>
          <w:i/>
        </w:rPr>
        <w:t>Ч</w:t>
      </w:r>
      <w:r w:rsidRPr="00AB35F4">
        <w:t>. Овладение начертанием письменных прописных (заглавных) букв.</w:t>
      </w:r>
      <w:r>
        <w:t xml:space="preserve"> </w:t>
      </w:r>
      <w:r w:rsidRPr="00AB35F4">
        <w:t xml:space="preserve">Буква </w:t>
      </w:r>
      <w:r w:rsidRPr="00AB35F4">
        <w:rPr>
          <w:i/>
        </w:rPr>
        <w:t>ь</w:t>
      </w:r>
      <w:r w:rsidRPr="00AB35F4">
        <w:t xml:space="preserve"> на конце слова. Буква ь в середине слова.</w:t>
      </w:r>
      <w:r>
        <w:t xml:space="preserve"> </w:t>
      </w:r>
      <w:r w:rsidRPr="00AB35F4">
        <w:t>Строчная буква</w:t>
      </w:r>
      <w:r w:rsidRPr="00AB35F4">
        <w:rPr>
          <w:i/>
        </w:rPr>
        <w:t xml:space="preserve"> ш.</w:t>
      </w:r>
      <w:r>
        <w:rPr>
          <w:i/>
        </w:rPr>
        <w:t xml:space="preserve"> </w:t>
      </w:r>
      <w:r w:rsidRPr="00AB35F4">
        <w:t xml:space="preserve">Заглавная буквы </w:t>
      </w:r>
      <w:r w:rsidRPr="00AB35F4">
        <w:rPr>
          <w:i/>
        </w:rPr>
        <w:t>Ш .</w:t>
      </w:r>
      <w:r w:rsidRPr="00AB35F4">
        <w:t xml:space="preserve">  Строчная буква </w:t>
      </w:r>
      <w:r w:rsidRPr="00AB35F4">
        <w:rPr>
          <w:i/>
        </w:rPr>
        <w:t>ж</w:t>
      </w:r>
      <w:r w:rsidRPr="00AB35F4">
        <w:t xml:space="preserve"> .Заглавная буква </w:t>
      </w:r>
      <w:r w:rsidRPr="00AB35F4">
        <w:rPr>
          <w:i/>
        </w:rPr>
        <w:t>Ж.</w:t>
      </w:r>
      <w:r w:rsidRPr="00AB35F4">
        <w:t xml:space="preserve">  Строчная буква </w:t>
      </w:r>
      <w:r w:rsidRPr="00AB35F4">
        <w:rPr>
          <w:i/>
        </w:rPr>
        <w:t>ё</w:t>
      </w:r>
      <w:r w:rsidRPr="00AB35F4">
        <w:t xml:space="preserve">.  Заглавная буква </w:t>
      </w:r>
      <w:r w:rsidRPr="00AB35F4">
        <w:rPr>
          <w:i/>
        </w:rPr>
        <w:t>Ё</w:t>
      </w:r>
      <w:r w:rsidRPr="00AB35F4">
        <w:t>.  Усвоение приёмов и последовательности правильного списывания текста.</w:t>
      </w:r>
      <w:r>
        <w:t xml:space="preserve"> </w:t>
      </w:r>
      <w:r w:rsidRPr="00AB35F4">
        <w:t xml:space="preserve">Строчная и заглавная буквы </w:t>
      </w:r>
      <w:r w:rsidRPr="00AB35F4">
        <w:rPr>
          <w:i/>
        </w:rPr>
        <w:t>Й, й.</w:t>
      </w:r>
      <w:r>
        <w:rPr>
          <w:i/>
        </w:rPr>
        <w:t xml:space="preserve"> </w:t>
      </w:r>
      <w:r w:rsidRPr="00AB35F4">
        <w:t xml:space="preserve">Строчная   буква </w:t>
      </w:r>
      <w:r w:rsidRPr="00AB35F4">
        <w:rPr>
          <w:i/>
        </w:rPr>
        <w:t xml:space="preserve">  х.</w:t>
      </w:r>
      <w:r w:rsidRPr="00AB35F4">
        <w:t xml:space="preserve">  Заглавная буква </w:t>
      </w:r>
      <w:r w:rsidRPr="00AB35F4">
        <w:rPr>
          <w:i/>
        </w:rPr>
        <w:t xml:space="preserve">Х. </w:t>
      </w:r>
      <w:r w:rsidRPr="00AB35F4">
        <w:t xml:space="preserve"> </w:t>
      </w:r>
      <w:r w:rsidRPr="00AB35F4">
        <w:rPr>
          <w:i/>
        </w:rPr>
        <w:t xml:space="preserve">  </w:t>
      </w:r>
      <w:r w:rsidRPr="00AB35F4">
        <w:t>Письмо букв, предложений  с  соблюдением гигиенических норм.</w:t>
      </w:r>
      <w:r>
        <w:t xml:space="preserve"> </w:t>
      </w:r>
      <w:r w:rsidRPr="00AB35F4">
        <w:t xml:space="preserve">Строчная буква </w:t>
      </w:r>
      <w:r w:rsidRPr="00AB35F4">
        <w:rPr>
          <w:i/>
        </w:rPr>
        <w:t>ю.</w:t>
      </w:r>
      <w:r w:rsidRPr="00AB35F4">
        <w:t xml:space="preserve">  Заглавная буква </w:t>
      </w:r>
      <w:r w:rsidRPr="00AB35F4">
        <w:rPr>
          <w:i/>
        </w:rPr>
        <w:t>Ю.</w:t>
      </w:r>
      <w:r w:rsidRPr="00AB35F4">
        <w:t xml:space="preserve">Строчная буква </w:t>
      </w:r>
      <w:r w:rsidRPr="00AB35F4">
        <w:rPr>
          <w:i/>
        </w:rPr>
        <w:t xml:space="preserve"> ц.</w:t>
      </w:r>
      <w:r w:rsidRPr="00AB35F4">
        <w:t xml:space="preserve">    Заглавная буква Ц.  Письмо слогов и слов с буквами </w:t>
      </w:r>
      <w:r w:rsidRPr="00AB35F4">
        <w:rPr>
          <w:i/>
        </w:rPr>
        <w:t xml:space="preserve">Ц, ц </w:t>
      </w:r>
      <w:r w:rsidRPr="00AB35F4">
        <w:t>и другими изученными буквами.</w:t>
      </w:r>
      <w:r>
        <w:t xml:space="preserve"> </w:t>
      </w:r>
      <w:r w:rsidRPr="00AB35F4">
        <w:t>Строчная буква</w:t>
      </w:r>
      <w:r w:rsidRPr="00AB35F4">
        <w:rPr>
          <w:i/>
        </w:rPr>
        <w:t xml:space="preserve"> э.</w:t>
      </w:r>
      <w:r>
        <w:rPr>
          <w:i/>
        </w:rPr>
        <w:t xml:space="preserve"> </w:t>
      </w:r>
      <w:r w:rsidRPr="00AB35F4">
        <w:t>Заглавная</w:t>
      </w:r>
      <w:r w:rsidRPr="00AB35F4">
        <w:rPr>
          <w:i/>
        </w:rPr>
        <w:t xml:space="preserve"> </w:t>
      </w:r>
      <w:r w:rsidRPr="00AB35F4">
        <w:t>буква</w:t>
      </w:r>
      <w:r w:rsidRPr="00AB35F4">
        <w:rPr>
          <w:i/>
        </w:rPr>
        <w:t xml:space="preserve"> Э.</w:t>
      </w:r>
      <w:r w:rsidRPr="00AB35F4">
        <w:t xml:space="preserve">Строчная буква </w:t>
      </w:r>
      <w:r w:rsidRPr="00AB35F4">
        <w:rPr>
          <w:i/>
        </w:rPr>
        <w:t>щ</w:t>
      </w:r>
      <w:r w:rsidRPr="00AB35F4">
        <w:t xml:space="preserve">.  Заглавная буква </w:t>
      </w:r>
      <w:r w:rsidRPr="00AB35F4">
        <w:rPr>
          <w:i/>
        </w:rPr>
        <w:t>Щ.</w:t>
      </w:r>
      <w:r w:rsidRPr="00AB35F4">
        <w:t xml:space="preserve">Строчная буква </w:t>
      </w:r>
      <w:r w:rsidRPr="00AB35F4">
        <w:rPr>
          <w:i/>
        </w:rPr>
        <w:t>ф.</w:t>
      </w:r>
      <w:r w:rsidRPr="00AB35F4">
        <w:t xml:space="preserve">  Усвоение приёмов и последовательности правильного списывания текста.</w:t>
      </w:r>
      <w:r>
        <w:t xml:space="preserve"> </w:t>
      </w:r>
      <w:r w:rsidRPr="00AB35F4">
        <w:t xml:space="preserve">Заглавная буква </w:t>
      </w:r>
      <w:r w:rsidRPr="00AB35F4">
        <w:rPr>
          <w:i/>
        </w:rPr>
        <w:t>Ф.</w:t>
      </w:r>
      <w:r w:rsidRPr="00AB35F4">
        <w:t xml:space="preserve">  Строчные буквы </w:t>
      </w:r>
      <w:r w:rsidRPr="00AB35F4">
        <w:rPr>
          <w:i/>
        </w:rPr>
        <w:t>ь, ъ.</w:t>
      </w:r>
      <w:r w:rsidRPr="00AB35F4">
        <w:t xml:space="preserve">  Правописание слов с ъ и ь</w:t>
      </w:r>
    </w:p>
    <w:p w:rsidR="0056369B" w:rsidRPr="00AB35F4" w:rsidRDefault="0056369B" w:rsidP="00AB35F4">
      <w:r w:rsidRPr="00AB35F4">
        <w:t>Разделительные знаки.</w:t>
      </w:r>
    </w:p>
    <w:p w:rsidR="0056369B" w:rsidRPr="0096171A" w:rsidRDefault="0056369B" w:rsidP="0096171A">
      <w:pPr>
        <w:rPr>
          <w:b/>
        </w:rPr>
      </w:pPr>
      <w:r>
        <w:t xml:space="preserve">  </w:t>
      </w:r>
      <w:r>
        <w:rPr>
          <w:b/>
        </w:rPr>
        <w:t xml:space="preserve">  </w:t>
      </w:r>
      <w:r w:rsidRPr="0050323C">
        <w:rPr>
          <w:b/>
        </w:rPr>
        <w:t>Слово и предложение</w:t>
      </w:r>
      <w:r>
        <w:rPr>
          <w:b/>
        </w:rPr>
        <w:t xml:space="preserve">     </w:t>
      </w:r>
      <w:r w:rsidRPr="00AB35F4">
        <w:t xml:space="preserve">Строчная  буква </w:t>
      </w:r>
      <w:r w:rsidRPr="00AB35F4">
        <w:rPr>
          <w:i/>
        </w:rPr>
        <w:t xml:space="preserve">у. </w:t>
      </w:r>
      <w:r w:rsidRPr="00AB35F4">
        <w:t xml:space="preserve"> Восприятие слова как объекта изучения, материала для анализа.</w:t>
      </w:r>
      <w:r>
        <w:t xml:space="preserve"> </w:t>
      </w:r>
      <w:r w:rsidRPr="00AB35F4">
        <w:t>Строчная буква к. Наблюдение над значением слова.</w:t>
      </w:r>
      <w:r>
        <w:t xml:space="preserve"> </w:t>
      </w:r>
      <w:r w:rsidRPr="00AB35F4">
        <w:t>Работа с предложением: выделение слов, изменение их порядка.</w:t>
      </w:r>
      <w:r>
        <w:t xml:space="preserve"> </w:t>
      </w:r>
      <w:r w:rsidRPr="00AB35F4">
        <w:t>Оформление границ предложения. Различение слова и предложения.</w:t>
      </w:r>
      <w:r>
        <w:t xml:space="preserve"> </w:t>
      </w:r>
      <w:r w:rsidRPr="00AB35F4">
        <w:t>Оформление предложений в тексте.</w:t>
      </w:r>
      <w:r>
        <w:t xml:space="preserve"> </w:t>
      </w:r>
      <w:r w:rsidRPr="00AB35F4">
        <w:t>Различение слов, отвечающих на вопросы «кто?» и «что?»</w:t>
      </w:r>
    </w:p>
    <w:p w:rsidR="0056369B" w:rsidRPr="00AB35F4" w:rsidRDefault="0056369B" w:rsidP="00AB35F4">
      <w:r w:rsidRPr="00AB35F4">
        <w:t>Различение слов, отвечающих на вопросы «что делать?», «что сделать?» Различение слов, отвечающих на вопросы «Какой?, «Какая?», «Какое?», «Какие?».Предлог.</w:t>
      </w:r>
      <w:r>
        <w:t xml:space="preserve"> </w:t>
      </w:r>
      <w:r w:rsidRPr="00AB35F4">
        <w:t>Местоимение. Основа предложения.</w:t>
      </w:r>
      <w:r>
        <w:t xml:space="preserve"> </w:t>
      </w:r>
      <w:r w:rsidRPr="00AB35F4">
        <w:t>Письмо букв, буквосочетаний, слов и предложений с соблюдением гигиенических норм.</w:t>
      </w:r>
      <w:r>
        <w:t xml:space="preserve"> </w:t>
      </w:r>
      <w:r w:rsidRPr="00AB35F4">
        <w:t>Усвоение приёмов и последовательности правильного списывания текста.</w:t>
      </w:r>
      <w:r w:rsidRPr="00AB35F4">
        <w:rPr>
          <w:spacing w:val="-4"/>
        </w:rPr>
        <w:t xml:space="preserve"> Письмо слов и предложений </w:t>
      </w:r>
      <w:r w:rsidRPr="00AB35F4">
        <w:t>с соблюдением гигиенических норм. Усвоение приёмов и последовательности правильного списывания текста с соблюдением гигиенических норм.</w:t>
      </w:r>
    </w:p>
    <w:p w:rsidR="0056369B" w:rsidRDefault="0056369B" w:rsidP="00AB35F4"/>
    <w:p w:rsidR="0056369B" w:rsidRPr="00AB35F4" w:rsidRDefault="0056369B" w:rsidP="00AB35F4">
      <w:r w:rsidRPr="00E24AE5">
        <w:rPr>
          <w:b/>
        </w:rPr>
        <w:t>Орфография</w:t>
      </w:r>
      <w:r>
        <w:rPr>
          <w:b/>
        </w:rPr>
        <w:t>.</w:t>
      </w:r>
      <w:r w:rsidRPr="00E24AE5">
        <w:rPr>
          <w:b/>
        </w:rPr>
        <w:t xml:space="preserve"> </w:t>
      </w:r>
      <w:r>
        <w:rPr>
          <w:b/>
        </w:rPr>
        <w:t xml:space="preserve"> </w:t>
      </w:r>
      <w:r w:rsidRPr="001663B0">
        <w:t xml:space="preserve"> </w:t>
      </w:r>
      <w:r w:rsidRPr="00AB35F4">
        <w:t xml:space="preserve">Заглавная буква </w:t>
      </w:r>
      <w:r w:rsidRPr="00AB35F4">
        <w:rPr>
          <w:i/>
        </w:rPr>
        <w:t>И</w:t>
      </w:r>
      <w:r w:rsidRPr="00AB35F4">
        <w:t>. Знакомство с правилами правописания и их применение: раздельное написание слов.</w:t>
      </w:r>
    </w:p>
    <w:p w:rsidR="0056369B" w:rsidRPr="00AB35F4" w:rsidRDefault="0056369B" w:rsidP="00AB35F4">
      <w:r w:rsidRPr="00AB35F4">
        <w:t>Знакомство с правилами правописания и их применение: знаки препинания в конце предложения.</w:t>
      </w:r>
      <w:r w:rsidRPr="00AB35F4">
        <w:rPr>
          <w:i/>
        </w:rPr>
        <w:t xml:space="preserve"> </w:t>
      </w:r>
      <w:r w:rsidRPr="00AB35F4">
        <w:t xml:space="preserve"> Знакомство с правилами правописания и их применение: прописная (заглавная) буква в  именах собственных.</w:t>
      </w:r>
      <w:r>
        <w:t xml:space="preserve"> </w:t>
      </w:r>
      <w:r w:rsidRPr="00AB35F4">
        <w:t>Знакомство с правилами правописания и их применение: прописная (заглавная) буква в начале предложения.</w:t>
      </w:r>
      <w:r>
        <w:t xml:space="preserve"> </w:t>
      </w:r>
      <w:r w:rsidRPr="00AB35F4">
        <w:t>Знакомство с правилами правописания и их применение: обозначение гласных после шипящих (ча, чу ).Знакомство с правилами правописания и их применение: обозначение гласных после шипящих (  ши ).Знакомство с правилами правописания и их применение: гласных после шипящих (жи ).Знакомство с правилами правописания и их применение: гласных после шипящих (жи –ши).Знакомство с правилами правописания и их применение: обозначение гласных после шипящих (ща, щу).Упражнение в письме букв, буквосочетаний, слов и предложений. Знакомство с  правилами  правописания и их применение: перенос   слов по слогам без стечения согласных.</w:t>
      </w:r>
      <w:r>
        <w:t xml:space="preserve"> </w:t>
      </w:r>
      <w:r w:rsidRPr="00AB35F4">
        <w:t>Прописная (заглавная ) буква в начале предложения.</w:t>
      </w:r>
      <w:r>
        <w:t xml:space="preserve"> </w:t>
      </w:r>
      <w:r w:rsidRPr="00AB35F4">
        <w:t>Прописная (заглавная ) буква в именах собственных.</w:t>
      </w:r>
      <w:r w:rsidRPr="005132BF">
        <w:t xml:space="preserve"> </w:t>
      </w:r>
      <w:r w:rsidRPr="00AB35F4">
        <w:t>Правописание сочетаний жи- ши</w:t>
      </w:r>
      <w:r>
        <w:t xml:space="preserve">. </w:t>
      </w:r>
      <w:r w:rsidRPr="00AB35F4">
        <w:t>Правописание сочетаний ча- ща</w:t>
      </w:r>
      <w:r>
        <w:t xml:space="preserve">. </w:t>
      </w:r>
      <w:r w:rsidRPr="00AB35F4">
        <w:t>Правописание сочетаний чу-щу</w:t>
      </w:r>
      <w:r>
        <w:t xml:space="preserve">. </w:t>
      </w:r>
      <w:r w:rsidRPr="00AB35F4">
        <w:t>Правописание  сочетаний  чк –чн,  чш.</w:t>
      </w:r>
      <w:r w:rsidRPr="005132BF">
        <w:t xml:space="preserve"> </w:t>
      </w:r>
      <w:r w:rsidRPr="00AB35F4">
        <w:t>Безударные гласные в корне слова.</w:t>
      </w:r>
    </w:p>
    <w:p w:rsidR="0056369B" w:rsidRDefault="0056369B" w:rsidP="00AB35F4"/>
    <w:p w:rsidR="0056369B" w:rsidRPr="00AB35F4" w:rsidRDefault="0056369B" w:rsidP="00AB35F4">
      <w:r>
        <w:rPr>
          <w:b/>
        </w:rPr>
        <w:t xml:space="preserve">Развитие речи. </w:t>
      </w:r>
      <w:r w:rsidRPr="00AB35F4">
        <w:t>Понимание прочитанного текста при самостоятельном чтении вслух и при его прослушивании.</w:t>
      </w:r>
    </w:p>
    <w:p w:rsidR="0056369B" w:rsidRPr="00AB35F4" w:rsidRDefault="0056369B" w:rsidP="00AB35F4">
      <w:pPr>
        <w:pStyle w:val="Default"/>
      </w:pPr>
      <w:r w:rsidRPr="00AB35F4">
        <w:t>Составление небольших рассказов повествовательного характера по материалам собственных наблюдений</w:t>
      </w:r>
    </w:p>
    <w:p w:rsidR="0056369B" w:rsidRPr="00AB35F4" w:rsidRDefault="0056369B" w:rsidP="00AB35F4">
      <w:pPr>
        <w:pStyle w:val="Default"/>
      </w:pPr>
      <w:r w:rsidRPr="00AB35F4">
        <w:t>Составление небольших рассказов повествовательного характера по серии сюжетных картинок.</w:t>
      </w:r>
    </w:p>
    <w:p w:rsidR="0056369B" w:rsidRPr="00AB35F4" w:rsidRDefault="0056369B" w:rsidP="00AB35F4">
      <w:pPr>
        <w:pStyle w:val="Default"/>
      </w:pPr>
    </w:p>
    <w:p w:rsidR="0056369B" w:rsidRDefault="0056369B" w:rsidP="0025550A">
      <w:pPr>
        <w:tabs>
          <w:tab w:val="left" w:leader="dot" w:pos="624"/>
        </w:tabs>
        <w:jc w:val="center"/>
        <w:rPr>
          <w:rFonts w:eastAsia="@Arial Unicode MS"/>
          <w:b/>
          <w:bCs/>
        </w:rPr>
      </w:pPr>
      <w:r w:rsidRPr="00355E3E">
        <w:rPr>
          <w:rFonts w:eastAsia="@Arial Unicode MS"/>
          <w:b/>
          <w:bCs/>
        </w:rPr>
        <w:t>Систематический курс</w:t>
      </w:r>
    </w:p>
    <w:p w:rsidR="0056369B" w:rsidRPr="005132BF" w:rsidRDefault="0056369B" w:rsidP="00AB35F4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Фонетика и орфоэпия.    </w:t>
      </w:r>
      <w:r w:rsidRPr="00AB35F4">
        <w:rPr>
          <w:lang w:eastAsia="ar-SA"/>
        </w:rPr>
        <w:t>Слог как минимальная произносительная единица</w:t>
      </w:r>
      <w:r w:rsidRPr="00AB35F4">
        <w:rPr>
          <w:bCs/>
          <w:sz w:val="22"/>
          <w:szCs w:val="22"/>
        </w:rPr>
        <w:t xml:space="preserve">. </w:t>
      </w:r>
      <w:r w:rsidRPr="00AB35F4">
        <w:rPr>
          <w:sz w:val="22"/>
          <w:szCs w:val="22"/>
        </w:rPr>
        <w:t>Деление слов на слоги.</w:t>
      </w:r>
      <w:r>
        <w:rPr>
          <w:sz w:val="22"/>
          <w:szCs w:val="22"/>
        </w:rPr>
        <w:t xml:space="preserve"> </w:t>
      </w:r>
      <w:r w:rsidRPr="00AB35F4">
        <w:t>Ударение, произношение звуков и сочетаний звуков в соответствии с нормами современного русского литературного языка.</w:t>
      </w:r>
      <w:r>
        <w:t xml:space="preserve"> </w:t>
      </w:r>
      <w:r w:rsidRPr="00AB35F4">
        <w:rPr>
          <w:sz w:val="22"/>
          <w:szCs w:val="22"/>
        </w:rPr>
        <w:t xml:space="preserve">Ударные и безударные  слоги.  </w:t>
      </w:r>
      <w:r w:rsidRPr="00AB35F4">
        <w:rPr>
          <w:sz w:val="22"/>
          <w:szCs w:val="22"/>
          <w:lang w:eastAsia="ar-SA"/>
        </w:rPr>
        <w:t xml:space="preserve"> Определение качественной характеристики звука: гласный ударный -безударный.</w:t>
      </w:r>
      <w:r>
        <w:rPr>
          <w:bCs/>
          <w:sz w:val="22"/>
          <w:szCs w:val="22"/>
        </w:rPr>
        <w:t xml:space="preserve"> </w:t>
      </w:r>
      <w:r w:rsidRPr="00AB35F4">
        <w:rPr>
          <w:sz w:val="22"/>
          <w:szCs w:val="22"/>
        </w:rPr>
        <w:t>Буквы, обозначающие гласные звуки.</w:t>
      </w:r>
      <w:r w:rsidRPr="00AB35F4">
        <w:t xml:space="preserve">  Различение гласных и согласных звуков.</w:t>
      </w:r>
    </w:p>
    <w:p w:rsidR="0056369B" w:rsidRPr="005132BF" w:rsidRDefault="0056369B" w:rsidP="00AB35F4">
      <w:r w:rsidRPr="00AB35F4">
        <w:rPr>
          <w:sz w:val="22"/>
          <w:szCs w:val="22"/>
        </w:rPr>
        <w:t xml:space="preserve">Слова с буквой </w:t>
      </w:r>
      <w:r w:rsidRPr="00AB35F4">
        <w:rPr>
          <w:i/>
          <w:iCs/>
          <w:sz w:val="22"/>
          <w:szCs w:val="22"/>
        </w:rPr>
        <w:t>э</w:t>
      </w:r>
      <w:r w:rsidRPr="00AB35F4">
        <w:rPr>
          <w:sz w:val="22"/>
          <w:szCs w:val="22"/>
        </w:rPr>
        <w:t>.</w:t>
      </w:r>
      <w:r w:rsidRPr="00AB35F4">
        <w:rPr>
          <w:sz w:val="22"/>
          <w:szCs w:val="22"/>
          <w:lang w:eastAsia="ar-SA"/>
        </w:rPr>
        <w:t xml:space="preserve"> Определение качественной характеристики звука: гласный-согласный.</w:t>
      </w:r>
      <w:r>
        <w:t xml:space="preserve"> </w:t>
      </w:r>
      <w:r w:rsidRPr="00AB35F4">
        <w:rPr>
          <w:sz w:val="22"/>
          <w:szCs w:val="22"/>
          <w:lang w:eastAsia="ar-SA"/>
        </w:rPr>
        <w:t>Определение качественной характеристики звука: гласный ударный – безударный.</w:t>
      </w:r>
      <w:r>
        <w:rPr>
          <w:sz w:val="22"/>
          <w:szCs w:val="22"/>
          <w:lang w:eastAsia="ar-SA"/>
        </w:rPr>
        <w:t xml:space="preserve"> </w:t>
      </w:r>
      <w:r w:rsidRPr="00AB35F4">
        <w:rPr>
          <w:sz w:val="22"/>
          <w:szCs w:val="22"/>
        </w:rPr>
        <w:t xml:space="preserve">Ударные и безударные гласные звуки.   </w:t>
      </w:r>
      <w:r w:rsidRPr="00AB35F4">
        <w:rPr>
          <w:sz w:val="22"/>
          <w:szCs w:val="22"/>
          <w:lang w:eastAsia="ar-SA"/>
        </w:rPr>
        <w:t>Определение качественной характеристики звука: гласный ударный - безударный.</w:t>
      </w:r>
      <w:r w:rsidRPr="00AB35F4">
        <w:rPr>
          <w:sz w:val="22"/>
          <w:szCs w:val="22"/>
        </w:rPr>
        <w:t xml:space="preserve">             </w:t>
      </w:r>
    </w:p>
    <w:p w:rsidR="0056369B" w:rsidRPr="005132BF" w:rsidRDefault="0056369B" w:rsidP="00AB35F4">
      <w:pPr>
        <w:rPr>
          <w:sz w:val="22"/>
          <w:szCs w:val="22"/>
        </w:rPr>
      </w:pPr>
      <w:r w:rsidRPr="00AB35F4">
        <w:rPr>
          <w:i/>
          <w:iCs/>
        </w:rPr>
        <w:t xml:space="preserve"> </w:t>
      </w:r>
      <w:r w:rsidRPr="00AB35F4">
        <w:rPr>
          <w:sz w:val="22"/>
          <w:szCs w:val="22"/>
        </w:rPr>
        <w:t>Нахождение в слове  ударных и безударных звуков.</w:t>
      </w:r>
      <w:r>
        <w:rPr>
          <w:sz w:val="22"/>
          <w:szCs w:val="22"/>
        </w:rPr>
        <w:t xml:space="preserve"> </w:t>
      </w:r>
      <w:r w:rsidRPr="00AB35F4">
        <w:rPr>
          <w:sz w:val="22"/>
          <w:szCs w:val="22"/>
        </w:rPr>
        <w:t>Различение гласных и согласных звуков.</w:t>
      </w:r>
      <w:r>
        <w:rPr>
          <w:sz w:val="22"/>
          <w:szCs w:val="22"/>
        </w:rPr>
        <w:t xml:space="preserve"> </w:t>
      </w:r>
      <w:r w:rsidRPr="00AB35F4">
        <w:rPr>
          <w:sz w:val="22"/>
          <w:szCs w:val="22"/>
          <w:lang w:eastAsia="ar-SA"/>
        </w:rPr>
        <w:t>Определение качественной характеристики звука: согласный твёрдый – мягкий.</w:t>
      </w:r>
      <w:r w:rsidRPr="00AB35F4">
        <w:t xml:space="preserve">  Слова с буквами  И и Й.</w:t>
      </w:r>
      <w:r>
        <w:t xml:space="preserve"> </w:t>
      </w:r>
      <w:r w:rsidRPr="00AB35F4">
        <w:rPr>
          <w:sz w:val="22"/>
          <w:szCs w:val="22"/>
        </w:rPr>
        <w:t>Различение мягких и твёрдых согласных звуков.</w:t>
      </w:r>
    </w:p>
    <w:p w:rsidR="0056369B" w:rsidRPr="005132BF" w:rsidRDefault="0056369B" w:rsidP="00AB35F4">
      <w:pPr>
        <w:rPr>
          <w:i/>
        </w:rPr>
      </w:pPr>
      <w:r w:rsidRPr="00AB35F4">
        <w:rPr>
          <w:sz w:val="22"/>
          <w:szCs w:val="22"/>
        </w:rPr>
        <w:t>Согласные парные и непарные по твёрдости-мягкости.</w:t>
      </w:r>
      <w:r w:rsidRPr="00AB35F4">
        <w:t xml:space="preserve">  </w:t>
      </w:r>
      <w:r w:rsidRPr="00AB35F4">
        <w:rPr>
          <w:sz w:val="22"/>
          <w:szCs w:val="22"/>
          <w:lang w:eastAsia="ar-SA"/>
        </w:rPr>
        <w:t>Определение качественной характеристики звука: согласный парный – непарный, твёрдый – мягкий</w:t>
      </w:r>
      <w:r>
        <w:rPr>
          <w:sz w:val="22"/>
          <w:szCs w:val="22"/>
          <w:lang w:eastAsia="ar-SA"/>
        </w:rPr>
        <w:t>.</w:t>
      </w:r>
      <w:r w:rsidRPr="00AB35F4">
        <w:rPr>
          <w:sz w:val="22"/>
          <w:szCs w:val="22"/>
        </w:rPr>
        <w:t xml:space="preserve"> Различение звонких и глухих звуков.</w:t>
      </w:r>
      <w:r>
        <w:rPr>
          <w:sz w:val="22"/>
          <w:szCs w:val="22"/>
        </w:rPr>
        <w:t xml:space="preserve"> </w:t>
      </w:r>
      <w:r w:rsidRPr="00AB35F4">
        <w:rPr>
          <w:sz w:val="22"/>
          <w:szCs w:val="22"/>
        </w:rPr>
        <w:t>Определение качественной характеристики звука:  согласный звонкий – глухой, парный – непарный.</w:t>
      </w:r>
    </w:p>
    <w:p w:rsidR="0056369B" w:rsidRPr="005132BF" w:rsidRDefault="0056369B" w:rsidP="00AB35F4">
      <w:r w:rsidRPr="00AB35F4">
        <w:rPr>
          <w:sz w:val="22"/>
          <w:szCs w:val="22"/>
        </w:rPr>
        <w:t xml:space="preserve">Определение парных и непарных по звонкости – глухости согласных звуков. Шипящие согласные звуки. </w:t>
      </w:r>
      <w:r w:rsidRPr="00AB35F4">
        <w:t xml:space="preserve"> </w:t>
      </w:r>
      <w:r w:rsidRPr="00AB35F4">
        <w:rPr>
          <w:sz w:val="22"/>
          <w:szCs w:val="22"/>
        </w:rPr>
        <w:t xml:space="preserve">Определение парных и непарных по звонкости – глухости согласных звуков. </w:t>
      </w:r>
      <w:r w:rsidRPr="00AB35F4">
        <w:rPr>
          <w:bCs/>
        </w:rPr>
        <w:t>Повторение и обобщение изученного материала.</w:t>
      </w:r>
    </w:p>
    <w:p w:rsidR="0056369B" w:rsidRDefault="0056369B" w:rsidP="00AB35F4">
      <w:pPr>
        <w:rPr>
          <w:i/>
        </w:rPr>
      </w:pPr>
    </w:p>
    <w:p w:rsidR="0056369B" w:rsidRPr="005132BF" w:rsidRDefault="0056369B" w:rsidP="00AB35F4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Графика.  </w:t>
      </w:r>
      <w:r w:rsidRPr="00AB35F4">
        <w:rPr>
          <w:sz w:val="22"/>
          <w:szCs w:val="22"/>
        </w:rPr>
        <w:t>Использование небуквенных  графических средств: знака переноса.</w:t>
      </w:r>
      <w:r>
        <w:rPr>
          <w:sz w:val="22"/>
          <w:szCs w:val="22"/>
        </w:rPr>
        <w:t xml:space="preserve"> </w:t>
      </w:r>
      <w:r w:rsidRPr="00AB35F4">
        <w:rPr>
          <w:sz w:val="22"/>
          <w:szCs w:val="22"/>
        </w:rPr>
        <w:t xml:space="preserve">Звук и буква.  </w:t>
      </w:r>
      <w:r w:rsidRPr="00AB35F4">
        <w:t>Различение звуков и  букв.</w:t>
      </w:r>
      <w:r>
        <w:t xml:space="preserve"> </w:t>
      </w:r>
      <w:r w:rsidRPr="00AB35F4">
        <w:rPr>
          <w:sz w:val="22"/>
          <w:szCs w:val="22"/>
        </w:rPr>
        <w:t xml:space="preserve">Звуки и буквы.  </w:t>
      </w:r>
      <w:r w:rsidRPr="00AB35F4">
        <w:t xml:space="preserve">  Овладение позиционным способом обозначения звуков буквами.</w:t>
      </w:r>
      <w:r>
        <w:t xml:space="preserve"> </w:t>
      </w:r>
      <w:r w:rsidRPr="00AB35F4">
        <w:t>Знание алфавита: правильное название букв, знание их последовательности.</w:t>
      </w:r>
    </w:p>
    <w:p w:rsidR="0056369B" w:rsidRPr="005132BF" w:rsidRDefault="0056369B" w:rsidP="005132BF">
      <w:r w:rsidRPr="00AB35F4">
        <w:rPr>
          <w:sz w:val="22"/>
          <w:szCs w:val="22"/>
        </w:rPr>
        <w:t>Использование алфавита при работе со словарями.</w:t>
      </w:r>
      <w:r>
        <w:rPr>
          <w:sz w:val="22"/>
          <w:szCs w:val="22"/>
        </w:rPr>
        <w:t xml:space="preserve"> </w:t>
      </w:r>
      <w:r w:rsidRPr="00AB35F4">
        <w:t>Установление соотношения звукового и буквенного состава слова в словах с йотированными гласными е,ё, ю, я.</w:t>
      </w:r>
      <w:r>
        <w:t xml:space="preserve"> </w:t>
      </w:r>
      <w:r w:rsidRPr="00AB35F4">
        <w:rPr>
          <w:sz w:val="22"/>
          <w:szCs w:val="22"/>
        </w:rPr>
        <w:t>Обозначение гласных звуков буквами в  ударных и безударных слогах.</w:t>
      </w:r>
      <w:r w:rsidRPr="00AB35F4">
        <w:rPr>
          <w:i/>
          <w:sz w:val="22"/>
          <w:szCs w:val="22"/>
        </w:rPr>
        <w:t xml:space="preserve"> </w:t>
      </w:r>
      <w:r w:rsidRPr="00AB35F4">
        <w:rPr>
          <w:sz w:val="22"/>
          <w:szCs w:val="22"/>
        </w:rPr>
        <w:t>Обозначение на письме твёрдости и мягкости согласных звуков</w:t>
      </w:r>
      <w:r>
        <w:rPr>
          <w:sz w:val="22"/>
          <w:szCs w:val="22"/>
        </w:rPr>
        <w:t>.</w:t>
      </w:r>
      <w:r w:rsidRPr="00AB35F4">
        <w:rPr>
          <w:sz w:val="22"/>
          <w:szCs w:val="22"/>
        </w:rPr>
        <w:t xml:space="preserve"> </w:t>
      </w:r>
      <w:r>
        <w:rPr>
          <w:sz w:val="22"/>
          <w:szCs w:val="22"/>
          <w:lang w:eastAsia="ar-SA"/>
        </w:rPr>
        <w:t>.</w:t>
      </w:r>
      <w:r w:rsidRPr="00AB35F4">
        <w:rPr>
          <w:sz w:val="22"/>
          <w:szCs w:val="22"/>
        </w:rPr>
        <w:t>.Использование на письме разделительного ь.</w:t>
      </w:r>
    </w:p>
    <w:p w:rsidR="0056369B" w:rsidRPr="00AB35F4" w:rsidRDefault="0056369B" w:rsidP="00AB35F4"/>
    <w:p w:rsidR="0056369B" w:rsidRDefault="0056369B" w:rsidP="00AB35F4">
      <w:pPr>
        <w:rPr>
          <w:b/>
        </w:rPr>
      </w:pPr>
      <w:r w:rsidRPr="00AB35F4">
        <w:rPr>
          <w:sz w:val="22"/>
          <w:szCs w:val="22"/>
        </w:rPr>
        <w:t>Сопоставление слов, различающихся одним или несколькими   звуками</w:t>
      </w:r>
      <w:r w:rsidRPr="00055041">
        <w:rPr>
          <w:sz w:val="22"/>
          <w:szCs w:val="22"/>
        </w:rPr>
        <w:t>.</w:t>
      </w:r>
    </w:p>
    <w:p w:rsidR="0056369B" w:rsidRDefault="0056369B" w:rsidP="00AB35F4">
      <w:pPr>
        <w:rPr>
          <w:b/>
        </w:rPr>
      </w:pPr>
    </w:p>
    <w:p w:rsidR="0056369B" w:rsidRDefault="0056369B" w:rsidP="00AB35F4">
      <w:pPr>
        <w:rPr>
          <w:b/>
          <w:sz w:val="22"/>
          <w:szCs w:val="22"/>
        </w:rPr>
      </w:pPr>
    </w:p>
    <w:p w:rsidR="0056369B" w:rsidRPr="00AB35F4" w:rsidRDefault="0056369B" w:rsidP="00AB35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Лексика.   </w:t>
      </w:r>
      <w:r w:rsidRPr="00AB35F4">
        <w:rPr>
          <w:sz w:val="22"/>
          <w:szCs w:val="22"/>
        </w:rPr>
        <w:t>Понимание слова как единства звучания и  значение. Роль слов в речи</w:t>
      </w:r>
      <w:r w:rsidRPr="00AB35F4">
        <w:rPr>
          <w:sz w:val="22"/>
          <w:szCs w:val="22"/>
          <w:lang w:eastAsia="ar-SA"/>
        </w:rPr>
        <w:t>.</w:t>
      </w:r>
    </w:p>
    <w:p w:rsidR="0056369B" w:rsidRPr="00AB35F4" w:rsidRDefault="0056369B" w:rsidP="00AB35F4">
      <w:pPr>
        <w:rPr>
          <w:sz w:val="22"/>
          <w:szCs w:val="22"/>
        </w:rPr>
      </w:pPr>
      <w:r w:rsidRPr="00AB35F4">
        <w:t>Представление об однозначных и многозначных словах. Наблюдение за использованием в речи синонимов и антонимов</w:t>
      </w:r>
      <w:r w:rsidRPr="00AB35F4">
        <w:rPr>
          <w:i/>
        </w:rPr>
        <w:t>.</w:t>
      </w:r>
    </w:p>
    <w:p w:rsidR="0056369B" w:rsidRDefault="0056369B" w:rsidP="00172E63">
      <w:pPr>
        <w:rPr>
          <w:sz w:val="22"/>
          <w:szCs w:val="22"/>
        </w:rPr>
      </w:pPr>
    </w:p>
    <w:p w:rsidR="0056369B" w:rsidRPr="00AB35F4" w:rsidRDefault="0056369B" w:rsidP="00172E63">
      <w:pPr>
        <w:rPr>
          <w:sz w:val="22"/>
          <w:szCs w:val="22"/>
          <w:lang w:eastAsia="ar-SA"/>
        </w:rPr>
      </w:pPr>
      <w:r>
        <w:rPr>
          <w:sz w:val="22"/>
          <w:szCs w:val="22"/>
        </w:rPr>
        <w:t xml:space="preserve"> </w:t>
      </w:r>
      <w:r w:rsidRPr="00172E63">
        <w:rPr>
          <w:b/>
          <w:sz w:val="22"/>
          <w:szCs w:val="22"/>
        </w:rPr>
        <w:t>Морфология</w:t>
      </w:r>
      <w:r>
        <w:rPr>
          <w:sz w:val="22"/>
          <w:szCs w:val="22"/>
        </w:rPr>
        <w:t xml:space="preserve">. </w:t>
      </w:r>
      <w:r w:rsidRPr="00AB35F4">
        <w:rPr>
          <w:sz w:val="22"/>
          <w:szCs w:val="22"/>
        </w:rPr>
        <w:t xml:space="preserve">Слова – названия предметов и </w:t>
      </w:r>
      <w:r w:rsidRPr="00AB35F4">
        <w:rPr>
          <w:spacing w:val="-4"/>
          <w:sz w:val="22"/>
          <w:szCs w:val="22"/>
        </w:rPr>
        <w:t xml:space="preserve">явлений, </w:t>
      </w:r>
      <w:r w:rsidRPr="00AB35F4">
        <w:rPr>
          <w:sz w:val="22"/>
          <w:szCs w:val="22"/>
        </w:rPr>
        <w:t>признаков предметов, действий предметов .</w:t>
      </w:r>
    </w:p>
    <w:p w:rsidR="0056369B" w:rsidRPr="00AB35F4" w:rsidRDefault="0056369B" w:rsidP="00AB35F4">
      <w:pPr>
        <w:rPr>
          <w:sz w:val="22"/>
          <w:szCs w:val="22"/>
        </w:rPr>
      </w:pPr>
    </w:p>
    <w:p w:rsidR="0056369B" w:rsidRPr="00AB35F4" w:rsidRDefault="0056369B" w:rsidP="00AB35F4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Орфография и пунктуация.    </w:t>
      </w:r>
      <w:r w:rsidRPr="00AB35F4">
        <w:t>Применение правил правописания:  перенос слов.</w:t>
      </w:r>
    </w:p>
    <w:p w:rsidR="0056369B" w:rsidRPr="00AB35F4" w:rsidRDefault="0056369B" w:rsidP="00AB35F4">
      <w:pPr>
        <w:rPr>
          <w:bCs/>
          <w:sz w:val="22"/>
          <w:szCs w:val="22"/>
        </w:rPr>
      </w:pPr>
      <w:r w:rsidRPr="00AB35F4">
        <w:rPr>
          <w:sz w:val="22"/>
          <w:szCs w:val="22"/>
        </w:rPr>
        <w:t>Применение правил правописания:</w:t>
      </w:r>
      <w:r>
        <w:rPr>
          <w:sz w:val="22"/>
          <w:szCs w:val="22"/>
        </w:rPr>
        <w:t xml:space="preserve"> </w:t>
      </w:r>
      <w:r w:rsidRPr="00AB35F4">
        <w:rPr>
          <w:sz w:val="22"/>
          <w:szCs w:val="22"/>
        </w:rPr>
        <w:t>сочетания ЧК, ЧН, ЧТ.</w:t>
      </w:r>
    </w:p>
    <w:p w:rsidR="0056369B" w:rsidRPr="00AB35F4" w:rsidRDefault="0056369B" w:rsidP="00AB35F4">
      <w:pPr>
        <w:rPr>
          <w:sz w:val="22"/>
          <w:szCs w:val="22"/>
        </w:rPr>
      </w:pPr>
      <w:r w:rsidRPr="00AB35F4">
        <w:rPr>
          <w:sz w:val="22"/>
          <w:szCs w:val="22"/>
        </w:rPr>
        <w:t>Применение правил правописания: сочетания ЧК, ЧН, ЩН.</w:t>
      </w:r>
    </w:p>
    <w:p w:rsidR="0056369B" w:rsidRPr="00AB35F4" w:rsidRDefault="0056369B" w:rsidP="00AB35F4">
      <w:pPr>
        <w:rPr>
          <w:iCs/>
          <w:sz w:val="22"/>
          <w:szCs w:val="22"/>
        </w:rPr>
      </w:pPr>
      <w:r w:rsidRPr="00AB35F4">
        <w:rPr>
          <w:sz w:val="22"/>
          <w:szCs w:val="22"/>
        </w:rPr>
        <w:t>Урок коррекции</w:t>
      </w:r>
      <w:r>
        <w:rPr>
          <w:sz w:val="22"/>
          <w:szCs w:val="22"/>
        </w:rPr>
        <w:t xml:space="preserve"> знаний  по тогам контрольной работы</w:t>
      </w:r>
      <w:r w:rsidRPr="00AB35F4">
        <w:rPr>
          <w:sz w:val="22"/>
          <w:szCs w:val="22"/>
        </w:rPr>
        <w:t>. Применение правил правописания: сочетания</w:t>
      </w:r>
      <w:r w:rsidRPr="00AB35F4">
        <w:rPr>
          <w:iCs/>
          <w:sz w:val="22"/>
          <w:szCs w:val="22"/>
        </w:rPr>
        <w:t xml:space="preserve"> ЖИ–ШИ, ЧА–ЩА, ЧУ–ЩУ</w:t>
      </w:r>
    </w:p>
    <w:p w:rsidR="0056369B" w:rsidRPr="00AB35F4" w:rsidRDefault="0056369B" w:rsidP="00AB35F4">
      <w:pPr>
        <w:rPr>
          <w:iCs/>
        </w:rPr>
      </w:pPr>
      <w:r w:rsidRPr="00AB35F4">
        <w:rPr>
          <w:sz w:val="22"/>
          <w:szCs w:val="22"/>
        </w:rPr>
        <w:t>Применение правил правописания: сочетания</w:t>
      </w:r>
      <w:r w:rsidRPr="00AB35F4">
        <w:rPr>
          <w:iCs/>
          <w:sz w:val="22"/>
          <w:szCs w:val="22"/>
        </w:rPr>
        <w:t xml:space="preserve"> ЖИ–ШИ, ЧА–ЩА, ЧУ–ЩУ в положении под ударением.</w:t>
      </w:r>
    </w:p>
    <w:p w:rsidR="0056369B" w:rsidRPr="00AB35F4" w:rsidRDefault="0056369B" w:rsidP="00AB35F4">
      <w:pPr>
        <w:rPr>
          <w:sz w:val="22"/>
          <w:szCs w:val="22"/>
        </w:rPr>
      </w:pPr>
      <w:r w:rsidRPr="00AB35F4">
        <w:rPr>
          <w:sz w:val="22"/>
          <w:szCs w:val="22"/>
        </w:rPr>
        <w:t>Применение правил правописания: прописная буква в начале предложения.</w:t>
      </w:r>
    </w:p>
    <w:p w:rsidR="0056369B" w:rsidRPr="00AB35F4" w:rsidRDefault="0056369B" w:rsidP="00AB35F4">
      <w:pPr>
        <w:rPr>
          <w:bCs/>
          <w:sz w:val="22"/>
          <w:szCs w:val="22"/>
        </w:rPr>
      </w:pPr>
      <w:r w:rsidRPr="00AB35F4">
        <w:rPr>
          <w:bCs/>
          <w:sz w:val="22"/>
          <w:szCs w:val="22"/>
        </w:rPr>
        <w:t xml:space="preserve">Проект  </w:t>
      </w:r>
      <w:r w:rsidRPr="00AB35F4">
        <w:t xml:space="preserve">  «Сказочная страничка» (в названиях сказок — изученные правила письма) ».</w:t>
      </w:r>
      <w:r w:rsidRPr="00AB35F4">
        <w:rPr>
          <w:bCs/>
          <w:sz w:val="22"/>
          <w:szCs w:val="22"/>
        </w:rPr>
        <w:t xml:space="preserve"> </w:t>
      </w:r>
    </w:p>
    <w:p w:rsidR="0056369B" w:rsidRPr="00AB35F4" w:rsidRDefault="0056369B" w:rsidP="00AB35F4">
      <w:pPr>
        <w:rPr>
          <w:bCs/>
        </w:rPr>
      </w:pPr>
      <w:r w:rsidRPr="00AB35F4">
        <w:rPr>
          <w:sz w:val="22"/>
          <w:szCs w:val="22"/>
        </w:rPr>
        <w:t>Применение правил правописания: прописная буква в именах собственных.</w:t>
      </w:r>
    </w:p>
    <w:p w:rsidR="0056369B" w:rsidRPr="00AB35F4" w:rsidRDefault="0056369B" w:rsidP="00AB35F4">
      <w:pPr>
        <w:rPr>
          <w:bCs/>
          <w:sz w:val="22"/>
          <w:szCs w:val="22"/>
        </w:rPr>
      </w:pPr>
    </w:p>
    <w:p w:rsidR="0056369B" w:rsidRPr="00AB35F4" w:rsidRDefault="0056369B" w:rsidP="00AB35F4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Развитие речи.  </w:t>
      </w:r>
      <w:r w:rsidRPr="00AB35F4">
        <w:rPr>
          <w:sz w:val="22"/>
          <w:szCs w:val="22"/>
        </w:rPr>
        <w:t>Язык и речь, их значение в жизни. Осознание ситуации общения: с какой целью, с кем и где происходит общение.</w:t>
      </w:r>
    </w:p>
    <w:p w:rsidR="0056369B" w:rsidRPr="00AB35F4" w:rsidRDefault="0056369B" w:rsidP="00AB35F4">
      <w:r w:rsidRPr="00AB35F4">
        <w:rPr>
          <w:sz w:val="22"/>
          <w:szCs w:val="22"/>
        </w:rPr>
        <w:t>Виды речи (общее представление).</w:t>
      </w:r>
    </w:p>
    <w:p w:rsidR="0056369B" w:rsidRPr="00AB35F4" w:rsidRDefault="0056369B" w:rsidP="00AB35F4">
      <w:r w:rsidRPr="00AB35F4">
        <w:t xml:space="preserve">Текст. Признаки текста. Смысловое единство предложений в тексте. Заглавие текста. </w:t>
      </w:r>
    </w:p>
    <w:p w:rsidR="0056369B" w:rsidRPr="00AB35F4" w:rsidRDefault="0056369B" w:rsidP="00AB35F4">
      <w:r w:rsidRPr="00AB35F4">
        <w:t>Последовательность предложений в тексте.</w:t>
      </w:r>
    </w:p>
    <w:p w:rsidR="0056369B" w:rsidRPr="00AB35F4" w:rsidRDefault="0056369B" w:rsidP="00AB35F4">
      <w:r w:rsidRPr="00AB35F4">
        <w:rPr>
          <w:sz w:val="22"/>
          <w:szCs w:val="22"/>
        </w:rPr>
        <w:t xml:space="preserve"> </w:t>
      </w:r>
      <w:r w:rsidRPr="00AB35F4"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т.д.)</w:t>
      </w:r>
    </w:p>
    <w:p w:rsidR="0056369B" w:rsidRPr="00AB35F4" w:rsidRDefault="0056369B" w:rsidP="00AB35F4">
      <w:r w:rsidRPr="00AB35F4">
        <w:rPr>
          <w:sz w:val="22"/>
          <w:szCs w:val="22"/>
        </w:rPr>
        <w:t>Составление текста по рисунку и опорным словам. «</w:t>
      </w:r>
      <w:r w:rsidRPr="00AB35F4">
        <w:rPr>
          <w:sz w:val="22"/>
          <w:szCs w:val="22"/>
          <w:lang w:eastAsia="ar-SA"/>
        </w:rPr>
        <w:t>Вежливые» слова. Создание собственных текстов по предложенным планам.</w:t>
      </w:r>
    </w:p>
    <w:p w:rsidR="0056369B" w:rsidRPr="00AB35F4" w:rsidRDefault="0056369B" w:rsidP="00AB35F4">
      <w:pPr>
        <w:rPr>
          <w:bCs/>
          <w:sz w:val="22"/>
          <w:szCs w:val="22"/>
        </w:rPr>
      </w:pPr>
      <w:r w:rsidRPr="00AB35F4">
        <w:rPr>
          <w:sz w:val="22"/>
          <w:szCs w:val="22"/>
        </w:rPr>
        <w:t xml:space="preserve">Восстановление текста с </w:t>
      </w:r>
      <w:r>
        <w:rPr>
          <w:sz w:val="22"/>
          <w:szCs w:val="22"/>
        </w:rPr>
        <w:t>нарушенным порядком предложений.</w:t>
      </w:r>
      <w:r w:rsidRPr="00AB35F4">
        <w:rPr>
          <w:sz w:val="22"/>
          <w:szCs w:val="22"/>
        </w:rPr>
        <w:t xml:space="preserve"> Последовательность предложений в тексте.</w:t>
      </w:r>
    </w:p>
    <w:p w:rsidR="0056369B" w:rsidRPr="00AB35F4" w:rsidRDefault="0056369B" w:rsidP="00AB35F4">
      <w:pPr>
        <w:rPr>
          <w:bCs/>
          <w:sz w:val="22"/>
          <w:szCs w:val="22"/>
        </w:rPr>
      </w:pPr>
      <w:r w:rsidRPr="00AB35F4">
        <w:rPr>
          <w:bCs/>
          <w:sz w:val="22"/>
          <w:szCs w:val="22"/>
        </w:rPr>
        <w:t>Овладение нормами речевого этикета в ситуациях учебного  общения (приветствие, прощание, извинение, благодарность, обращение с просьбой).</w:t>
      </w:r>
    </w:p>
    <w:p w:rsidR="0056369B" w:rsidRPr="00AB35F4" w:rsidRDefault="0056369B" w:rsidP="00A232C7">
      <w:pPr>
        <w:rPr>
          <w:sz w:val="22"/>
          <w:szCs w:val="22"/>
        </w:rPr>
      </w:pPr>
      <w:r w:rsidRPr="00AB35F4">
        <w:rPr>
          <w:bCs/>
          <w:sz w:val="22"/>
          <w:szCs w:val="22"/>
        </w:rPr>
        <w:t>Проект «Скороговорки».</w:t>
      </w:r>
      <w:r w:rsidRPr="00AB35F4">
        <w:rPr>
          <w:sz w:val="22"/>
          <w:szCs w:val="22"/>
        </w:rPr>
        <w:t xml:space="preserve"> Составление сборника «Весёлые скороговорки</w:t>
      </w:r>
      <w:r>
        <w:rPr>
          <w:sz w:val="22"/>
          <w:szCs w:val="22"/>
        </w:rPr>
        <w:t>».</w:t>
      </w:r>
    </w:p>
    <w:p w:rsidR="0056369B" w:rsidRDefault="0056369B" w:rsidP="00AB35F4">
      <w:pPr>
        <w:rPr>
          <w:b/>
          <w:bCs/>
          <w:sz w:val="22"/>
          <w:szCs w:val="22"/>
        </w:rPr>
      </w:pPr>
    </w:p>
    <w:p w:rsidR="0056369B" w:rsidRDefault="0056369B" w:rsidP="00AB35F4">
      <w:pPr>
        <w:rPr>
          <w:b/>
          <w:bCs/>
          <w:sz w:val="22"/>
          <w:szCs w:val="22"/>
        </w:rPr>
      </w:pPr>
    </w:p>
    <w:p w:rsidR="0056369B" w:rsidRDefault="0056369B" w:rsidP="00AB35F4">
      <w:pPr>
        <w:rPr>
          <w:b/>
          <w:bCs/>
          <w:sz w:val="22"/>
          <w:szCs w:val="22"/>
        </w:rPr>
      </w:pPr>
    </w:p>
    <w:p w:rsidR="0056369B" w:rsidRDefault="0056369B" w:rsidP="00AB35F4">
      <w:pPr>
        <w:rPr>
          <w:b/>
          <w:sz w:val="28"/>
          <w:szCs w:val="28"/>
        </w:rPr>
      </w:pPr>
      <w:r w:rsidRPr="00994CD6">
        <w:rPr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56369B" w:rsidRDefault="0056369B" w:rsidP="00AB35F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</w:t>
      </w:r>
      <w:r w:rsidRPr="00994CD6">
        <w:rPr>
          <w:b/>
          <w:sz w:val="28"/>
          <w:szCs w:val="28"/>
        </w:rPr>
        <w:t xml:space="preserve">   </w:t>
      </w:r>
    </w:p>
    <w:p w:rsidR="0056369B" w:rsidRDefault="0056369B" w:rsidP="00AB35F4">
      <w:pPr>
        <w:rPr>
          <w:b/>
          <w:sz w:val="28"/>
          <w:szCs w:val="28"/>
        </w:rPr>
      </w:pPr>
    </w:p>
    <w:p w:rsidR="0056369B" w:rsidRDefault="0056369B" w:rsidP="00AB35F4">
      <w:pPr>
        <w:rPr>
          <w:b/>
          <w:sz w:val="28"/>
          <w:szCs w:val="28"/>
        </w:rPr>
      </w:pPr>
    </w:p>
    <w:p w:rsidR="0056369B" w:rsidRDefault="0056369B" w:rsidP="00AB35F4">
      <w:pPr>
        <w:rPr>
          <w:b/>
          <w:sz w:val="28"/>
          <w:szCs w:val="28"/>
        </w:rPr>
      </w:pPr>
    </w:p>
    <w:p w:rsidR="0056369B" w:rsidRDefault="0056369B" w:rsidP="00AB35F4">
      <w:pPr>
        <w:rPr>
          <w:b/>
          <w:sz w:val="28"/>
          <w:szCs w:val="28"/>
        </w:rPr>
      </w:pPr>
    </w:p>
    <w:p w:rsidR="0056369B" w:rsidRPr="00994CD6" w:rsidRDefault="0056369B" w:rsidP="00AB35F4">
      <w:pPr>
        <w:rPr>
          <w:rFonts w:eastAsia="@Arial Unicode MS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eastAsia="@Arial Unicode MS"/>
          <w:b/>
          <w:bCs/>
          <w:sz w:val="28"/>
          <w:szCs w:val="28"/>
        </w:rPr>
        <w:t xml:space="preserve"> </w:t>
      </w:r>
      <w:r w:rsidRPr="00994CD6">
        <w:rPr>
          <w:rFonts w:eastAsia="@Arial Unicode MS"/>
          <w:b/>
          <w:bCs/>
          <w:sz w:val="28"/>
          <w:szCs w:val="28"/>
        </w:rPr>
        <w:t>2 класс</w:t>
      </w:r>
    </w:p>
    <w:p w:rsidR="0056369B" w:rsidRPr="00994CD6" w:rsidRDefault="0056369B" w:rsidP="00994CD6">
      <w:r>
        <w:rPr>
          <w:rFonts w:eastAsia="@Arial Unicode MS"/>
          <w:b/>
          <w:bCs/>
        </w:rPr>
        <w:t>Фонетика и орфоэпия</w:t>
      </w:r>
      <w:r>
        <w:rPr>
          <w:b/>
        </w:rPr>
        <w:t xml:space="preserve">.  </w:t>
      </w:r>
      <w:r w:rsidRPr="00994CD6">
        <w:rPr>
          <w:color w:val="000000"/>
        </w:rPr>
        <w:t>Ударение, произношение звуков и сочетаний звуков в соответствии с нормами современного русского литературного языка. Деление слов на слоги. Различение гласных и согласных звуков. Нахождение  в слове ударных и безударных гласных звуков.</w:t>
      </w:r>
    </w:p>
    <w:p w:rsidR="0056369B" w:rsidRPr="00994CD6" w:rsidRDefault="0056369B" w:rsidP="00994CD6">
      <w:pPr>
        <w:rPr>
          <w:bCs/>
          <w:color w:val="000000"/>
        </w:rPr>
      </w:pPr>
      <w:r w:rsidRPr="00994CD6">
        <w:rPr>
          <w:color w:val="000000"/>
        </w:rPr>
        <w:t xml:space="preserve">Определение качественной характеристики звука: гласный – согласный. Гласные и согласные звуки. </w:t>
      </w:r>
      <w:r w:rsidRPr="00994CD6">
        <w:rPr>
          <w:bCs/>
          <w:color w:val="000000"/>
        </w:rPr>
        <w:t xml:space="preserve">Согласный звук Й и буква й краткое. </w:t>
      </w:r>
      <w:r w:rsidRPr="00994CD6">
        <w:rPr>
          <w:color w:val="000000"/>
        </w:rPr>
        <w:t>Различение мягких и твёрдых согласных звуков.</w:t>
      </w:r>
      <w:r w:rsidRPr="00994CD6">
        <w:rPr>
          <w:bCs/>
          <w:color w:val="000000"/>
        </w:rPr>
        <w:t xml:space="preserve"> </w:t>
      </w:r>
      <w:r w:rsidRPr="00994CD6">
        <w:rPr>
          <w:color w:val="000000"/>
        </w:rPr>
        <w:t>Определение парных и непарных по твёрдости-мягкости согласных звуков.</w:t>
      </w:r>
    </w:p>
    <w:p w:rsidR="0056369B" w:rsidRPr="00994CD6" w:rsidRDefault="0056369B" w:rsidP="00994CD6">
      <w:r w:rsidRPr="00994CD6">
        <w:rPr>
          <w:bCs/>
          <w:color w:val="000000"/>
        </w:rPr>
        <w:t xml:space="preserve">Определение качественной характеристики звука: согласный звонкий- глухой, парный и непарный. </w:t>
      </w:r>
      <w:r w:rsidRPr="00994CD6">
        <w:rPr>
          <w:color w:val="000000"/>
        </w:rPr>
        <w:t xml:space="preserve"> Обозначение на письме твёрдости и мягкости согласных звуков. </w:t>
      </w:r>
      <w:r w:rsidRPr="00994CD6">
        <w:t>Обозначение на письме мягкости согласного звука  мягким знаком.</w:t>
      </w:r>
      <w:r w:rsidRPr="00994CD6">
        <w:rPr>
          <w:color w:val="000000"/>
        </w:rPr>
        <w:t xml:space="preserve"> Различение  звонких и глухих звуков, определение парных и непарных по звонкости-глухости согласных звуков.</w:t>
      </w:r>
      <w:r w:rsidRPr="00994CD6">
        <w:rPr>
          <w:rFonts w:eastAsia="@Arial Unicode MS"/>
        </w:rPr>
        <w:t xml:space="preserve"> Фонетический разбор  слова.</w:t>
      </w:r>
      <w:r w:rsidRPr="00994CD6">
        <w:rPr>
          <w:color w:val="000000"/>
        </w:rPr>
        <w:t xml:space="preserve"> Слог как минимальная произносительная единица. </w:t>
      </w:r>
    </w:p>
    <w:p w:rsidR="0056369B" w:rsidRPr="005B3525" w:rsidRDefault="0056369B" w:rsidP="00994CD6">
      <w:pPr>
        <w:rPr>
          <w:b/>
        </w:rPr>
      </w:pPr>
    </w:p>
    <w:p w:rsidR="0056369B" w:rsidRPr="00994CD6" w:rsidRDefault="0056369B" w:rsidP="00994CD6">
      <w:pPr>
        <w:spacing w:before="12" w:line="265" w:lineRule="exact"/>
        <w:ind w:right="-113"/>
        <w:rPr>
          <w:color w:val="000000"/>
        </w:rPr>
      </w:pPr>
      <w:r>
        <w:rPr>
          <w:b/>
          <w:color w:val="000000"/>
        </w:rPr>
        <w:t xml:space="preserve">Графика. </w:t>
      </w:r>
      <w:r w:rsidRPr="00994CD6">
        <w:rPr>
          <w:color w:val="000000"/>
        </w:rPr>
        <w:t xml:space="preserve">Различие звуков и букв. </w:t>
      </w:r>
      <w:r w:rsidRPr="00994CD6">
        <w:rPr>
          <w:rFonts w:eastAsia="@Arial Unicode MS"/>
          <w:bCs/>
        </w:rPr>
        <w:t xml:space="preserve"> </w:t>
      </w:r>
      <w:r w:rsidRPr="00994CD6">
        <w:rPr>
          <w:color w:val="000000"/>
        </w:rPr>
        <w:t xml:space="preserve">Знание алфавита: правильное название букв, знание их последовательности. </w:t>
      </w:r>
      <w:r w:rsidRPr="00994CD6">
        <w:rPr>
          <w:rFonts w:eastAsia="@Arial Unicode MS"/>
          <w:bCs/>
          <w:color w:val="000000"/>
        </w:rPr>
        <w:t xml:space="preserve"> </w:t>
      </w:r>
      <w:r w:rsidRPr="00994CD6">
        <w:rPr>
          <w:color w:val="000000"/>
        </w:rPr>
        <w:t xml:space="preserve">Использование алфавита при работе со словарями, справочниками, каталогами. </w:t>
      </w:r>
      <w:r w:rsidRPr="00994CD6">
        <w:rPr>
          <w:rFonts w:eastAsia="@Arial Unicode MS"/>
          <w:bCs/>
          <w:color w:val="000000"/>
        </w:rPr>
        <w:t xml:space="preserve"> </w:t>
      </w:r>
      <w:r w:rsidRPr="00994CD6">
        <w:rPr>
          <w:color w:val="000000"/>
        </w:rPr>
        <w:t xml:space="preserve">Обозначение на письме твёрдости и мягкости согласных звуков. </w:t>
      </w:r>
    </w:p>
    <w:p w:rsidR="0056369B" w:rsidRPr="00994CD6" w:rsidRDefault="0056369B" w:rsidP="00994CD6">
      <w:pPr>
        <w:rPr>
          <w:color w:val="000000"/>
        </w:rPr>
      </w:pPr>
      <w:r w:rsidRPr="00994CD6">
        <w:rPr>
          <w:color w:val="000000"/>
        </w:rPr>
        <w:t xml:space="preserve">Использование небуквенных графических средств: пробела между словами, знака переноса. Обозначение на письме мягкости согласных  звуков. </w:t>
      </w:r>
      <w:r w:rsidRPr="00994CD6">
        <w:rPr>
          <w:rFonts w:eastAsia="@Arial Unicode MS"/>
        </w:rPr>
        <w:t>Обозначение на письме твердости  согласных звуков. Использование на письме разделительных  ъ и ь.</w:t>
      </w:r>
    </w:p>
    <w:p w:rsidR="0056369B" w:rsidRPr="00994CD6" w:rsidRDefault="0056369B" w:rsidP="00994CD6">
      <w:pPr>
        <w:rPr>
          <w:color w:val="000000"/>
        </w:rPr>
      </w:pPr>
      <w:r w:rsidRPr="00994CD6">
        <w:rPr>
          <w:rFonts w:eastAsia="@Arial Unicode MS"/>
        </w:rPr>
        <w:t>Использование алфавита при работе со словарями, справочниками, каталогами</w:t>
      </w:r>
      <w:r w:rsidRPr="00994CD6">
        <w:rPr>
          <w:color w:val="000000"/>
        </w:rPr>
        <w:t xml:space="preserve">. </w:t>
      </w:r>
      <w:r w:rsidRPr="00994CD6">
        <w:rPr>
          <w:rFonts w:eastAsia="@Arial Unicode MS"/>
        </w:rPr>
        <w:t xml:space="preserve">Установление соотношения звукового и буквенного состава слова в словах типа стол, конь; в словах с йотированными гласными </w:t>
      </w:r>
      <w:r w:rsidRPr="00994CD6">
        <w:rPr>
          <w:rFonts w:eastAsia="@Arial Unicode MS"/>
          <w:bCs/>
        </w:rPr>
        <w:t>е, е, ю, я.</w:t>
      </w:r>
    </w:p>
    <w:p w:rsidR="0056369B" w:rsidRDefault="0056369B" w:rsidP="00994CD6">
      <w:pPr>
        <w:rPr>
          <w:b/>
        </w:rPr>
      </w:pPr>
    </w:p>
    <w:p w:rsidR="0056369B" w:rsidRPr="00994CD6" w:rsidRDefault="0056369B" w:rsidP="00994CD6">
      <w:r>
        <w:rPr>
          <w:b/>
        </w:rPr>
        <w:t xml:space="preserve">Лексика. </w:t>
      </w:r>
      <w:r w:rsidRPr="00994CD6">
        <w:rPr>
          <w:rFonts w:eastAsia="@Arial Unicode MS"/>
        </w:rPr>
        <w:t>Понимание слова как единства звучания и значения. Выявление слов, значение которых требует уточнения.</w:t>
      </w:r>
      <w:r w:rsidRPr="00994CD6">
        <w:rPr>
          <w:rStyle w:val="Arial1"/>
          <w:rFonts w:eastAsia="@Arial Unicode MS"/>
        </w:rPr>
        <w:t xml:space="preserve"> </w:t>
      </w:r>
      <w:r w:rsidRPr="00994CD6">
        <w:rPr>
          <w:rFonts w:eastAsia="@Arial Unicode MS"/>
        </w:rPr>
        <w:t>Определение значения слова по тексту или уточнение значения с помощью толкового словаря.</w:t>
      </w:r>
      <w:r w:rsidRPr="00994CD6">
        <w:t xml:space="preserve"> </w:t>
      </w:r>
      <w:r w:rsidRPr="00994CD6">
        <w:rPr>
          <w:rFonts w:eastAsia="@Arial Unicode MS"/>
        </w:rPr>
        <w:t>Наблюдение за использованием в речи синонимов и антонимов.</w:t>
      </w:r>
      <w:r w:rsidRPr="00994CD6">
        <w:rPr>
          <w:rStyle w:val="Arial1"/>
          <w:rFonts w:eastAsia="@Arial Unicode MS"/>
        </w:rPr>
        <w:t xml:space="preserve"> </w:t>
      </w:r>
      <w:r w:rsidRPr="00994CD6">
        <w:rPr>
          <w:rFonts w:eastAsia="@Arial Unicode MS"/>
        </w:rPr>
        <w:t>Представление о прямом и переносном значении слова.</w:t>
      </w:r>
    </w:p>
    <w:p w:rsidR="0056369B" w:rsidRDefault="0056369B" w:rsidP="00994CD6">
      <w:pPr>
        <w:rPr>
          <w:rFonts w:eastAsia="@Arial Unicode MS"/>
          <w:b/>
          <w:bCs/>
          <w:sz w:val="28"/>
          <w:szCs w:val="28"/>
        </w:rPr>
      </w:pPr>
    </w:p>
    <w:p w:rsidR="0056369B" w:rsidRDefault="0056369B" w:rsidP="00994CD6">
      <w:pPr>
        <w:rPr>
          <w:b/>
          <w:color w:val="000000"/>
        </w:rPr>
      </w:pPr>
      <w:r w:rsidRPr="00994CD6">
        <w:rPr>
          <w:rFonts w:eastAsia="@Arial Unicode MS"/>
          <w:b/>
          <w:bCs/>
        </w:rPr>
        <w:t>Состав слова (морфемика)</w:t>
      </w:r>
      <w:r>
        <w:rPr>
          <w:rFonts w:eastAsia="@Arial Unicode MS"/>
          <w:b/>
          <w:bCs/>
        </w:rPr>
        <w:t xml:space="preserve">. </w:t>
      </w:r>
      <w:r w:rsidRPr="00994CD6">
        <w:rPr>
          <w:color w:val="000000"/>
        </w:rPr>
        <w:t xml:space="preserve">Овладение понятием «родственные (однокоренные) слова». Различие однокоренных слов и различных форм одного и того же слова. </w:t>
      </w:r>
      <w:r w:rsidRPr="00994CD6">
        <w:rPr>
          <w:bCs/>
          <w:color w:val="000000"/>
        </w:rPr>
        <w:t>Однокоренные слова</w:t>
      </w:r>
      <w:r w:rsidRPr="00994CD6">
        <w:rPr>
          <w:color w:val="000000"/>
        </w:rPr>
        <w:t>.</w:t>
      </w:r>
      <w:r>
        <w:rPr>
          <w:b/>
          <w:color w:val="000000"/>
        </w:rPr>
        <w:t xml:space="preserve"> </w:t>
      </w:r>
    </w:p>
    <w:p w:rsidR="0056369B" w:rsidRDefault="0056369B" w:rsidP="00994CD6">
      <w:pPr>
        <w:rPr>
          <w:b/>
          <w:color w:val="000000"/>
        </w:rPr>
      </w:pPr>
    </w:p>
    <w:p w:rsidR="0056369B" w:rsidRPr="00994CD6" w:rsidRDefault="0056369B" w:rsidP="00994CD6">
      <w:r>
        <w:rPr>
          <w:b/>
          <w:color w:val="000000"/>
        </w:rPr>
        <w:t xml:space="preserve"> </w:t>
      </w:r>
      <w:r w:rsidRPr="00994CD6">
        <w:rPr>
          <w:rFonts w:eastAsia="@Arial Unicode MS"/>
          <w:b/>
          <w:bCs/>
        </w:rPr>
        <w:t>Морфология</w:t>
      </w:r>
      <w:r>
        <w:rPr>
          <w:rFonts w:eastAsia="@Arial Unicode MS"/>
          <w:b/>
          <w:bCs/>
        </w:rPr>
        <w:t xml:space="preserve">. </w:t>
      </w:r>
      <w:r w:rsidRPr="00994CD6">
        <w:t>Части речи.</w:t>
      </w:r>
      <w:r w:rsidRPr="00994CD6">
        <w:rPr>
          <w:rStyle w:val="Arial1"/>
        </w:rPr>
        <w:t xml:space="preserve"> </w:t>
      </w:r>
      <w:r w:rsidRPr="00994CD6">
        <w:rPr>
          <w:color w:val="000000"/>
        </w:rPr>
        <w:t xml:space="preserve">Общее представление об имени существительном как части речи. </w:t>
      </w:r>
      <w:r w:rsidRPr="00994CD6">
        <w:rPr>
          <w:rStyle w:val="Arial1"/>
        </w:rPr>
        <w:t xml:space="preserve">Имя существительное. </w:t>
      </w:r>
      <w:r w:rsidRPr="00994CD6">
        <w:rPr>
          <w:rFonts w:eastAsia="@Arial Unicode MS"/>
        </w:rPr>
        <w:t>Значение и употребление в речи.</w:t>
      </w:r>
      <w:r w:rsidRPr="00994CD6">
        <w:rPr>
          <w:rStyle w:val="SegoeUI"/>
          <w:rFonts w:eastAsia="@Arial Unicode MS"/>
        </w:rPr>
        <w:t xml:space="preserve"> </w:t>
      </w:r>
      <w:r w:rsidRPr="00994CD6">
        <w:rPr>
          <w:rFonts w:eastAsia="@Arial Unicode MS"/>
        </w:rPr>
        <w:t>Различение имен существительных, отвечающих на вопросы «кто?» и «что?».</w:t>
      </w:r>
      <w:r w:rsidRPr="00994CD6">
        <w:rPr>
          <w:rStyle w:val="SegoeUI"/>
          <w:rFonts w:eastAsia="@Arial Unicode MS"/>
        </w:rPr>
        <w:t xml:space="preserve"> </w:t>
      </w:r>
      <w:r w:rsidRPr="00994CD6">
        <w:rPr>
          <w:rFonts w:eastAsia="@Arial Unicode MS"/>
        </w:rPr>
        <w:t>Умение опознавать имена собственные.</w:t>
      </w:r>
      <w:r w:rsidRPr="00994CD6">
        <w:rPr>
          <w:color w:val="000000"/>
        </w:rPr>
        <w:t xml:space="preserve"> Соотнесение слов-названий, вопросов, на которые они отвечают, с частями речи. Упражнение в различении </w:t>
      </w:r>
      <w:r w:rsidRPr="00994CD6">
        <w:t>о</w:t>
      </w:r>
      <w:r w:rsidRPr="00994CD6">
        <w:rPr>
          <w:color w:val="000000"/>
        </w:rPr>
        <w:t>душевлённых и неодушевлённых имён существительных.</w:t>
      </w:r>
      <w:r w:rsidRPr="00994CD6">
        <w:rPr>
          <w:bCs/>
          <w:i/>
          <w:iCs/>
          <w:color w:val="000000"/>
        </w:rPr>
        <w:t xml:space="preserve"> </w:t>
      </w:r>
      <w:r w:rsidRPr="00994CD6">
        <w:rPr>
          <w:color w:val="000000"/>
        </w:rPr>
        <w:t xml:space="preserve">Собственные и нарицательные имена существительные. Умение опознавать имена собственные. </w:t>
      </w:r>
      <w:r w:rsidRPr="00994CD6">
        <w:rPr>
          <w:rFonts w:eastAsia="@Arial Unicode MS"/>
        </w:rPr>
        <w:t>Изменение существительных по числам.</w:t>
      </w:r>
      <w:r w:rsidRPr="00994CD6">
        <w:rPr>
          <w:i/>
        </w:rPr>
        <w:t xml:space="preserve"> </w:t>
      </w:r>
      <w:r w:rsidRPr="00994CD6">
        <w:rPr>
          <w:color w:val="000000"/>
        </w:rPr>
        <w:t xml:space="preserve">Упражнение в распознавании имён существительных, употреблённых в единственном и во множественном числе. </w:t>
      </w:r>
      <w:r w:rsidRPr="00994CD6">
        <w:t>Различение о</w:t>
      </w:r>
      <w:r w:rsidRPr="00994CD6">
        <w:rPr>
          <w:color w:val="000000"/>
        </w:rPr>
        <w:t xml:space="preserve">душевлённых и неодушевлённых имён существительных. Распознавание имён существительных, употреблённых в </w:t>
      </w:r>
      <w:r w:rsidRPr="00994CD6">
        <w:t xml:space="preserve"> </w:t>
      </w:r>
      <w:r w:rsidRPr="00994CD6">
        <w:rPr>
          <w:color w:val="000000"/>
        </w:rPr>
        <w:t xml:space="preserve">единственном и во множественном числе. Обобщение. Имя существительное. </w:t>
      </w:r>
      <w:r w:rsidRPr="00994CD6">
        <w:t xml:space="preserve"> </w:t>
      </w:r>
      <w:r w:rsidRPr="00994CD6">
        <w:rPr>
          <w:rFonts w:eastAsia="@Arial Unicode MS"/>
        </w:rPr>
        <w:t>Глагол. Значение и употребление в речи.</w:t>
      </w:r>
      <w:r w:rsidRPr="00994CD6">
        <w:rPr>
          <w:rFonts w:eastAsia="@Arial Unicode MS"/>
          <w:i/>
        </w:rPr>
        <w:t xml:space="preserve"> </w:t>
      </w:r>
      <w:r w:rsidRPr="00994CD6">
        <w:rPr>
          <w:color w:val="000000"/>
        </w:rPr>
        <w:t>Упражнение в распознавании глаголов. Изменение глагола по числам</w:t>
      </w:r>
      <w:r w:rsidRPr="00994CD6">
        <w:rPr>
          <w:i/>
          <w:color w:val="000000"/>
        </w:rPr>
        <w:t xml:space="preserve">. </w:t>
      </w:r>
      <w:r w:rsidRPr="00994CD6">
        <w:rPr>
          <w:color w:val="000000"/>
        </w:rPr>
        <w:t>Правильное употребление глаголов одеть и надеть в речи</w:t>
      </w:r>
      <w:r w:rsidRPr="00994CD6">
        <w:rPr>
          <w:i/>
          <w:color w:val="000000"/>
        </w:rPr>
        <w:t>.</w:t>
      </w:r>
      <w:r w:rsidRPr="00994CD6">
        <w:rPr>
          <w:bCs/>
          <w:iCs/>
          <w:color w:val="000000"/>
        </w:rPr>
        <w:t xml:space="preserve"> Частица </w:t>
      </w:r>
      <w:r w:rsidRPr="00994CD6">
        <w:rPr>
          <w:bCs/>
          <w:i/>
          <w:iCs/>
          <w:color w:val="000000"/>
        </w:rPr>
        <w:t>не</w:t>
      </w:r>
      <w:r w:rsidRPr="00994CD6">
        <w:rPr>
          <w:bCs/>
          <w:iCs/>
          <w:color w:val="000000"/>
        </w:rPr>
        <w:t>, её значение.</w:t>
      </w:r>
      <w:r w:rsidRPr="00994CD6">
        <w:rPr>
          <w:color w:val="000000"/>
        </w:rPr>
        <w:t xml:space="preserve"> Обобщение. Глагол.</w:t>
      </w:r>
      <w:r w:rsidRPr="00994CD6">
        <w:t xml:space="preserve"> </w:t>
      </w:r>
      <w:r w:rsidRPr="00994CD6">
        <w:rPr>
          <w:color w:val="000000"/>
        </w:rPr>
        <w:t>Имя прилагательное. Значение и употребление в речи. Синтаксическая функция имени прилагательного в предложении. Связь имён существительных с именами прилагательными в предложении и словосочетании. Связь имени прилагательного с именем существительным Употребление в речи имён прилагательных, противоположных по значению.</w:t>
      </w:r>
      <w:r w:rsidRPr="00994CD6">
        <w:rPr>
          <w:i/>
          <w:color w:val="000000"/>
        </w:rPr>
        <w:t xml:space="preserve"> </w:t>
      </w:r>
      <w:r w:rsidRPr="00994CD6">
        <w:rPr>
          <w:color w:val="000000"/>
        </w:rPr>
        <w:t>Изменение имён прилагательных по числам</w:t>
      </w:r>
      <w:r w:rsidRPr="00994CD6">
        <w:rPr>
          <w:i/>
          <w:color w:val="000000"/>
        </w:rPr>
        <w:t xml:space="preserve">. </w:t>
      </w:r>
      <w:r w:rsidRPr="00994CD6">
        <w:rPr>
          <w:color w:val="000000"/>
        </w:rPr>
        <w:t xml:space="preserve">Зависимость формы числа имени прилагательного от формы числа имени существительного. Упражнение в различении имён прилагательных среди однокоренных слов. Изменение имён прилагательных по числам.  Зависимость формы числа имени прилагательного от формы числа имени существительного. Употребление имён прилагательных в единственном и множественном числе. </w:t>
      </w:r>
      <w:r w:rsidRPr="00994CD6">
        <w:rPr>
          <w:bCs/>
          <w:color w:val="000000"/>
          <w:w w:val="99"/>
        </w:rPr>
        <w:t>Обобщение. Имя</w:t>
      </w:r>
      <w:r w:rsidRPr="00994CD6">
        <w:rPr>
          <w:bCs/>
          <w:color w:val="000000"/>
          <w:spacing w:val="5"/>
          <w:w w:val="99"/>
        </w:rPr>
        <w:t xml:space="preserve"> </w:t>
      </w:r>
      <w:r w:rsidRPr="00994CD6">
        <w:rPr>
          <w:bCs/>
          <w:color w:val="000000"/>
          <w:w w:val="96"/>
        </w:rPr>
        <w:t>прилагательное</w:t>
      </w:r>
      <w:r w:rsidRPr="00994CD6">
        <w:rPr>
          <w:color w:val="000000"/>
        </w:rPr>
        <w:t xml:space="preserve"> Литературные нормы употребления в речи таких слов и их форм, </w:t>
      </w:r>
      <w:r w:rsidRPr="00994CD6">
        <w:rPr>
          <w:color w:val="000000"/>
          <w:w w:val="91"/>
        </w:rPr>
        <w:t xml:space="preserve">как </w:t>
      </w:r>
      <w:r w:rsidRPr="00994CD6">
        <w:rPr>
          <w:i/>
          <w:iCs/>
          <w:color w:val="000000"/>
          <w:w w:val="91"/>
        </w:rPr>
        <w:t>кофе, мышь,</w:t>
      </w:r>
      <w:r w:rsidRPr="00994CD6">
        <w:rPr>
          <w:i/>
          <w:iCs/>
          <w:color w:val="000000"/>
          <w:spacing w:val="16"/>
          <w:w w:val="91"/>
        </w:rPr>
        <w:t xml:space="preserve"> </w:t>
      </w:r>
      <w:r w:rsidRPr="00994CD6">
        <w:rPr>
          <w:i/>
          <w:iCs/>
          <w:color w:val="000000"/>
          <w:w w:val="89"/>
        </w:rPr>
        <w:t>фамилия, шампунь и</w:t>
      </w:r>
      <w:r w:rsidRPr="00994CD6">
        <w:rPr>
          <w:i/>
          <w:iCs/>
          <w:color w:val="000000"/>
          <w:spacing w:val="1"/>
          <w:w w:val="89"/>
        </w:rPr>
        <w:t xml:space="preserve"> </w:t>
      </w:r>
      <w:r w:rsidRPr="00994CD6">
        <w:rPr>
          <w:color w:val="000000"/>
          <w:w w:val="98"/>
        </w:rPr>
        <w:t>других</w:t>
      </w:r>
      <w:r w:rsidRPr="00994CD6">
        <w:rPr>
          <w:i/>
          <w:iCs/>
          <w:color w:val="000000"/>
          <w:w w:val="98"/>
        </w:rPr>
        <w:t>.</w:t>
      </w:r>
      <w:r w:rsidRPr="00994CD6">
        <w:rPr>
          <w:i/>
          <w:color w:val="000000"/>
        </w:rPr>
        <w:t xml:space="preserve"> </w:t>
      </w:r>
    </w:p>
    <w:p w:rsidR="0056369B" w:rsidRPr="00994CD6" w:rsidRDefault="0056369B" w:rsidP="00994CD6">
      <w:pPr>
        <w:rPr>
          <w:color w:val="000000"/>
          <w:spacing w:val="1"/>
        </w:rPr>
      </w:pPr>
      <w:r w:rsidRPr="00994CD6">
        <w:rPr>
          <w:color w:val="000000"/>
        </w:rPr>
        <w:t>Местоимение. Общее представление о местоимении. Обобщение. Местоимение. Предлог. Знакомство с наиболее употребительными предлогами. Обобщение. Предлог.</w:t>
      </w:r>
      <w:r w:rsidRPr="00994CD6">
        <w:rPr>
          <w:color w:val="000000"/>
          <w:spacing w:val="1"/>
        </w:rPr>
        <w:t xml:space="preserve"> </w:t>
      </w:r>
    </w:p>
    <w:p w:rsidR="0056369B" w:rsidRPr="00994CD6" w:rsidRDefault="0056369B" w:rsidP="00994CD6">
      <w:pPr>
        <w:rPr>
          <w:color w:val="000000"/>
          <w:spacing w:val="1"/>
        </w:rPr>
      </w:pPr>
    </w:p>
    <w:p w:rsidR="0056369B" w:rsidRPr="00994CD6" w:rsidRDefault="0056369B" w:rsidP="00994CD6">
      <w:r w:rsidRPr="00994CD6">
        <w:rPr>
          <w:rFonts w:eastAsia="@Arial Unicode MS"/>
          <w:b/>
          <w:bCs/>
        </w:rPr>
        <w:t>Синтаксис</w:t>
      </w:r>
      <w:r>
        <w:rPr>
          <w:rFonts w:eastAsia="@Arial Unicode MS"/>
          <w:b/>
          <w:bCs/>
        </w:rPr>
        <w:t xml:space="preserve">. </w:t>
      </w:r>
      <w:r w:rsidRPr="00994CD6">
        <w:rPr>
          <w:color w:val="000000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побудительные. Различение предложений по эмоциональной окраске(интонации): восклицательные  и невосклицательные. Нахождение главных членов предложения: подлежащего и сказуемого. Различение главных и второстепенных членов предложения. Распространённое и нераспространённое предложение. Установление связи (при помощи смысловых вопросов) между словами в словосочетании и предложении. Обобщение члены предложения.</w:t>
      </w:r>
    </w:p>
    <w:p w:rsidR="0056369B" w:rsidRDefault="0056369B" w:rsidP="00994CD6">
      <w:pPr>
        <w:rPr>
          <w:rFonts w:eastAsia="@Arial Unicode MS"/>
          <w:b/>
          <w:bCs/>
        </w:rPr>
      </w:pPr>
    </w:p>
    <w:p w:rsidR="0056369B" w:rsidRPr="00994CD6" w:rsidRDefault="0056369B" w:rsidP="00994CD6">
      <w:r w:rsidRPr="00994CD6">
        <w:rPr>
          <w:rFonts w:eastAsia="@Arial Unicode MS"/>
          <w:b/>
          <w:bCs/>
        </w:rPr>
        <w:t>Орфография и пунктуация</w:t>
      </w:r>
      <w:r>
        <w:rPr>
          <w:rFonts w:eastAsia="@Arial Unicode MS"/>
          <w:b/>
          <w:bCs/>
        </w:rPr>
        <w:t xml:space="preserve">. </w:t>
      </w:r>
      <w:r w:rsidRPr="00994CD6">
        <w:rPr>
          <w:color w:val="000000"/>
        </w:rPr>
        <w:t>Применение правил правописания: прописная буква  в начале предложения, в именах собственных. Применение правил правописания: проверяемые безударные гласные в корне слова</w:t>
      </w:r>
      <w:r w:rsidRPr="00994CD6">
        <w:rPr>
          <w:color w:val="FF0000"/>
        </w:rPr>
        <w:t xml:space="preserve">.  </w:t>
      </w:r>
      <w:r w:rsidRPr="00994CD6">
        <w:t>Применение правил правописания: непроверяемые  гласные и  согласные в корне слова ( на ограниченном перечне слов). Применение правил правописания: прописная буква в начале предложения, в именах собственных</w:t>
      </w:r>
      <w:r w:rsidRPr="00994CD6">
        <w:rPr>
          <w:color w:val="000000"/>
        </w:rPr>
        <w:t>. Формирование орфографической зоркости, использование разных способов выбора написания в зависимости от места орфограммы в слове.</w:t>
      </w:r>
      <w:r w:rsidRPr="00994CD6">
        <w:rPr>
          <w:i/>
          <w:color w:val="000000"/>
        </w:rPr>
        <w:t xml:space="preserve"> </w:t>
      </w:r>
      <w:r w:rsidRPr="00994CD6">
        <w:rPr>
          <w:color w:val="000000"/>
        </w:rPr>
        <w:t xml:space="preserve">Повторение. Перенос слов. Правописание слов с безударными гласными, непроверяемыми ударением. Правописание безударных гласных. Правописание слов с  удвоенными согласными. Применение правил правописания: сочетания ЧК-ЧН, ЧТ, ЩН. Применение правил правописания: сочетания ЖИ-ШИ в положении под ударением. Правописание слов с безударным гласным звуком в корне. Применение правил правописания: сочетания ЧА-ЩА,ЧУ-ЩУ в положении под ударением. Проверочные и проверяемые слова. </w:t>
      </w:r>
      <w:r w:rsidRPr="00994CD6">
        <w:t xml:space="preserve">     </w:t>
      </w:r>
      <w:r w:rsidRPr="00994CD6">
        <w:rPr>
          <w:color w:val="000000"/>
        </w:rPr>
        <w:t>Способы проверки парных согласных на конце слова или перед согласным в корне</w:t>
      </w:r>
      <w:r w:rsidRPr="00994CD6">
        <w:rPr>
          <w:i/>
          <w:color w:val="000000"/>
        </w:rPr>
        <w:t xml:space="preserve">. </w:t>
      </w:r>
      <w:r w:rsidRPr="00994CD6">
        <w:t xml:space="preserve"> </w:t>
      </w:r>
      <w:r w:rsidRPr="00994CD6">
        <w:rPr>
          <w:color w:val="000000"/>
        </w:rPr>
        <w:t xml:space="preserve">Упражнение в написании слов с парными согласными в корне слова. </w:t>
      </w:r>
      <w:r w:rsidRPr="00994CD6">
        <w:t xml:space="preserve">   </w:t>
      </w:r>
      <w:r w:rsidRPr="00994CD6">
        <w:rPr>
          <w:color w:val="000000"/>
        </w:rPr>
        <w:t xml:space="preserve">Обобщение знаний об изученных правилах письма. </w:t>
      </w:r>
      <w:r w:rsidRPr="00994CD6">
        <w:t xml:space="preserve">   </w:t>
      </w:r>
      <w:r w:rsidRPr="00994CD6">
        <w:rPr>
          <w:color w:val="000000"/>
        </w:rPr>
        <w:t xml:space="preserve">Разные способы проверки правописания слов: изменение формы слова, подбор однокоренных слов. </w:t>
      </w:r>
      <w:r w:rsidRPr="00994CD6">
        <w:t xml:space="preserve">  </w:t>
      </w:r>
      <w:r w:rsidRPr="00994CD6">
        <w:rPr>
          <w:color w:val="000000"/>
        </w:rPr>
        <w:t xml:space="preserve">Упражнение в правописании согласных в корне однокоренных слов и форм одного и того же слова. Упражнение в правописании слов с изученными орфограммами. </w:t>
      </w:r>
    </w:p>
    <w:p w:rsidR="0056369B" w:rsidRPr="00994CD6" w:rsidRDefault="0056369B" w:rsidP="00994CD6">
      <w:r w:rsidRPr="00994CD6">
        <w:t>Применение правил правописания: прописная буква в именах собственных</w:t>
      </w:r>
      <w:r w:rsidRPr="00994CD6">
        <w:rPr>
          <w:i/>
        </w:rPr>
        <w:t xml:space="preserve"> </w:t>
      </w:r>
      <w:r w:rsidRPr="00994CD6">
        <w:t>Заглавная буква в именах, отчествах, фамилиях людей. Заглавная буква в написании кличек животных. Заглавная буква в географических названиях.</w:t>
      </w:r>
      <w:r w:rsidRPr="00994CD6">
        <w:rPr>
          <w:i/>
        </w:rPr>
        <w:t xml:space="preserve"> </w:t>
      </w:r>
      <w:r w:rsidRPr="00994CD6">
        <w:rPr>
          <w:bCs/>
          <w:iCs/>
        </w:rPr>
        <w:t>Применение правил правописания: не с глаголами</w:t>
      </w:r>
      <w:r w:rsidRPr="00994CD6">
        <w:t>. Применение правил правописания: раздельное написание предлогов с  другими словами.</w:t>
      </w:r>
    </w:p>
    <w:p w:rsidR="0056369B" w:rsidRPr="00994CD6" w:rsidRDefault="0056369B" w:rsidP="00994CD6">
      <w:pPr>
        <w:spacing w:before="12" w:after="11" w:line="272" w:lineRule="exact"/>
        <w:ind w:right="-113"/>
        <w:rPr>
          <w:bCs/>
        </w:rPr>
      </w:pPr>
      <w:r w:rsidRPr="00994CD6">
        <w:rPr>
          <w:rFonts w:eastAsia="@Arial Unicode MS"/>
        </w:rPr>
        <w:t xml:space="preserve">Использование орфографического словаря. </w:t>
      </w:r>
      <w:r w:rsidRPr="00994CD6">
        <w:rPr>
          <w:rStyle w:val="c7"/>
        </w:rPr>
        <w:t xml:space="preserve">Алгоритм написания слов с парным согласным в корне слов. </w:t>
      </w:r>
      <w:r w:rsidRPr="00994CD6">
        <w:rPr>
          <w:rFonts w:eastAsia="@Arial Unicode MS"/>
        </w:rPr>
        <w:t>Применение правил правописания:</w:t>
      </w:r>
      <w:r w:rsidRPr="00994CD6">
        <w:rPr>
          <w:rStyle w:val="Arial1"/>
          <w:rFonts w:eastAsia="@Arial Unicode MS"/>
        </w:rPr>
        <w:t xml:space="preserve"> </w:t>
      </w:r>
      <w:r w:rsidRPr="00994CD6">
        <w:rPr>
          <w:rFonts w:eastAsia="@Arial Unicode MS"/>
        </w:rPr>
        <w:t xml:space="preserve">непроизносимые согласные. </w:t>
      </w:r>
      <w:r w:rsidRPr="00994CD6">
        <w:rPr>
          <w:bCs/>
        </w:rPr>
        <w:t xml:space="preserve">Разные способы проверки правописания слов: изменение формы слова, подбор </w:t>
      </w:r>
    </w:p>
    <w:p w:rsidR="0056369B" w:rsidRPr="00994CD6" w:rsidRDefault="0056369B" w:rsidP="00994CD6">
      <w:r w:rsidRPr="00994CD6">
        <w:rPr>
          <w:bCs/>
        </w:rPr>
        <w:t xml:space="preserve">однокоренных слов. </w:t>
      </w:r>
      <w:r w:rsidRPr="00994CD6">
        <w:rPr>
          <w:color w:val="000000"/>
        </w:rPr>
        <w:t xml:space="preserve">Упражнение в правописании согласных в корне однокоренных слов и форм одного и того же слова. Упражнения в правописании гласных и согласных в корне однокоренных слов и форм одного и того же слова. </w:t>
      </w:r>
      <w:r w:rsidRPr="00994CD6">
        <w:rPr>
          <w:bCs/>
        </w:rPr>
        <w:t xml:space="preserve">Обобщение. Написание слов с заглавной буквы. </w:t>
      </w:r>
      <w:r w:rsidRPr="00994CD6">
        <w:rPr>
          <w:rFonts w:eastAsia="@Arial Unicode MS"/>
        </w:rPr>
        <w:t>Применение правил правописания:</w:t>
      </w:r>
      <w:r>
        <w:rPr>
          <w:rFonts w:eastAsia="@Arial Unicode MS"/>
        </w:rPr>
        <w:t xml:space="preserve"> </w:t>
      </w:r>
      <w:r w:rsidRPr="00994CD6">
        <w:rPr>
          <w:rFonts w:eastAsia="@Arial Unicode MS"/>
        </w:rPr>
        <w:t>раздельное написание предлогов с другими словами.</w:t>
      </w:r>
      <w:r w:rsidRPr="00994CD6">
        <w:rPr>
          <w:bCs/>
        </w:rPr>
        <w:t xml:space="preserve"> Применение правил правописания: парные звонкие и глухие согласные в корне  слова. </w:t>
      </w:r>
      <w:r w:rsidRPr="00994CD6">
        <w:t xml:space="preserve"> </w:t>
      </w:r>
    </w:p>
    <w:p w:rsidR="0056369B" w:rsidRPr="00994CD6" w:rsidRDefault="0056369B" w:rsidP="00994CD6"/>
    <w:p w:rsidR="0056369B" w:rsidRPr="00994CD6" w:rsidRDefault="0056369B" w:rsidP="00994CD6">
      <w:r w:rsidRPr="00994CD6">
        <w:rPr>
          <w:rFonts w:eastAsia="@Arial Unicode MS"/>
          <w:b/>
          <w:bCs/>
        </w:rPr>
        <w:t>Развитие речи</w:t>
      </w:r>
      <w:r>
        <w:rPr>
          <w:rFonts w:eastAsia="@Arial Unicode MS"/>
          <w:b/>
          <w:bCs/>
        </w:rPr>
        <w:t xml:space="preserve">. </w:t>
      </w:r>
      <w:r w:rsidRPr="00805318">
        <w:t>Осознание ситуации общения: с какой целью, с кем и где происходит общение.</w:t>
      </w:r>
      <w:r w:rsidRPr="00A06D8A">
        <w:t xml:space="preserve"> </w:t>
      </w:r>
      <w:r w:rsidRPr="00805318">
        <w:t>Виды речи.</w:t>
      </w:r>
      <w:r w:rsidRPr="00A06D8A">
        <w:t xml:space="preserve"> </w:t>
      </w:r>
      <w:r w:rsidRPr="00805318">
        <w:t>Практическое овладение диалогической формой речи.</w:t>
      </w:r>
      <w:r w:rsidRPr="00A06D8A">
        <w:t xml:space="preserve"> </w:t>
      </w:r>
      <w:r w:rsidRPr="00805318">
        <w:t>Текст. Признаки текста.</w:t>
      </w:r>
      <w:r w:rsidRPr="00A06D8A">
        <w:t xml:space="preserve"> </w:t>
      </w:r>
      <w:r w:rsidRPr="00805318">
        <w:t>Смысловое единство предложений в тексте. Заглавие текста</w:t>
      </w:r>
      <w:r>
        <w:t xml:space="preserve">. </w:t>
      </w:r>
      <w:r w:rsidRPr="00805318">
        <w:t>Последовательность частей текста (абзацев).</w:t>
      </w:r>
      <w:r w:rsidRPr="00A06D8A">
        <w:rPr>
          <w:rFonts w:eastAsia="@Arial Unicode MS"/>
        </w:rPr>
        <w:t xml:space="preserve"> </w:t>
      </w:r>
      <w:r w:rsidRPr="00805318">
        <w:rPr>
          <w:rFonts w:eastAsia="@Arial Unicode MS"/>
        </w:rPr>
        <w:t>Последовательность предложений в тексте.</w:t>
      </w:r>
      <w:r>
        <w:rPr>
          <w:b/>
        </w:rPr>
        <w:t xml:space="preserve"> </w:t>
      </w:r>
      <w:r w:rsidRPr="00C47836">
        <w:rPr>
          <w:iCs/>
          <w:color w:val="000000"/>
        </w:rPr>
        <w:t xml:space="preserve">Знакомство  с основными видами сочинений (без заучивания определения): </w:t>
      </w:r>
      <w:r w:rsidRPr="00C47836">
        <w:rPr>
          <w:color w:val="000000"/>
        </w:rPr>
        <w:t xml:space="preserve"> сочинение-описание</w:t>
      </w:r>
      <w:r w:rsidRPr="00C47836">
        <w:rPr>
          <w:i/>
          <w:color w:val="000000"/>
        </w:rPr>
        <w:t xml:space="preserve">  </w:t>
      </w:r>
      <w:r w:rsidRPr="00C47836">
        <w:rPr>
          <w:color w:val="000000"/>
        </w:rPr>
        <w:t>натюрморта по репродукции картины И.С. Остроухова «Золотая осень</w:t>
      </w:r>
      <w:r w:rsidRPr="00BA3E33">
        <w:rPr>
          <w:b/>
          <w:color w:val="000000"/>
          <w:spacing w:val="4"/>
        </w:rPr>
        <w:t>»</w:t>
      </w:r>
      <w:r w:rsidRPr="00BA3E33">
        <w:rPr>
          <w:b/>
          <w:color w:val="000000"/>
        </w:rPr>
        <w:t>.</w:t>
      </w:r>
      <w:r>
        <w:rPr>
          <w:b/>
        </w:rPr>
        <w:t xml:space="preserve"> </w:t>
      </w:r>
      <w:r w:rsidRPr="002E7FD9">
        <w:rPr>
          <w:rFonts w:eastAsia="@Arial Unicode MS"/>
          <w:iCs/>
        </w:rPr>
        <w:t>Выборочное и</w:t>
      </w:r>
      <w:r w:rsidRPr="002E7FD9">
        <w:t>зложение.</w:t>
      </w:r>
      <w:r w:rsidRPr="00A06D8A">
        <w:rPr>
          <w:rFonts w:eastAsia="@Arial Unicode MS"/>
        </w:rPr>
        <w:t xml:space="preserve"> </w:t>
      </w:r>
      <w:r w:rsidRPr="002E7FD9">
        <w:rPr>
          <w:rFonts w:eastAsia="@Arial Unicode MS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  <w:r w:rsidRPr="00A06D8A">
        <w:rPr>
          <w:rFonts w:eastAsia="@Arial Unicode MS"/>
          <w:b/>
        </w:rPr>
        <w:t xml:space="preserve"> </w:t>
      </w:r>
      <w:r w:rsidRPr="00A06D8A">
        <w:rPr>
          <w:rFonts w:eastAsia="@Arial Unicode MS"/>
        </w:rPr>
        <w:t>Создание собственных текстов</w:t>
      </w:r>
      <w:r w:rsidRPr="00C9792F">
        <w:rPr>
          <w:rFonts w:eastAsia="@Arial Unicode MS"/>
          <w:b/>
        </w:rPr>
        <w:t xml:space="preserve">  </w:t>
      </w:r>
      <w:r w:rsidRPr="00C9792F">
        <w:t>по репродукции картины С.А. Тутунова «Зима пришла.</w:t>
      </w:r>
      <w:r w:rsidRPr="00C9792F">
        <w:rPr>
          <w:b/>
        </w:rPr>
        <w:t xml:space="preserve"> </w:t>
      </w:r>
      <w:r w:rsidRPr="00C9792F">
        <w:t>Детство».</w:t>
      </w:r>
      <w:r w:rsidRPr="00A06D8A">
        <w:rPr>
          <w:iCs/>
          <w:color w:val="000000"/>
        </w:rPr>
        <w:t xml:space="preserve"> </w:t>
      </w:r>
      <w:r w:rsidRPr="002E7FD9">
        <w:rPr>
          <w:iCs/>
          <w:color w:val="000000"/>
        </w:rPr>
        <w:t xml:space="preserve">Знакомство  с основными видами изложений </w:t>
      </w:r>
      <w:r w:rsidRPr="002E7FD9">
        <w:rPr>
          <w:iCs/>
        </w:rPr>
        <w:t>(без заучивания определений):</w:t>
      </w:r>
      <w:r w:rsidRPr="002E7FD9">
        <w:rPr>
          <w:iCs/>
          <w:color w:val="000000"/>
        </w:rPr>
        <w:t xml:space="preserve"> изложение подробное  </w:t>
      </w:r>
      <w:r w:rsidRPr="002E7FD9">
        <w:rPr>
          <w:iCs/>
        </w:rPr>
        <w:t>по коллективно составленному плану.</w:t>
      </w:r>
      <w:r w:rsidRPr="00A06D8A">
        <w:rPr>
          <w:color w:val="000000"/>
        </w:rPr>
        <w:t xml:space="preserve"> </w:t>
      </w:r>
      <w:r w:rsidRPr="002E7FD9">
        <w:rPr>
          <w:color w:val="000000"/>
        </w:rPr>
        <w:t>Знакомство с жанрами письма и поздравления</w:t>
      </w:r>
      <w:r w:rsidRPr="002E7FD9">
        <w:rPr>
          <w:i/>
          <w:color w:val="000000"/>
        </w:rPr>
        <w:t>.</w:t>
      </w:r>
      <w:r w:rsidRPr="00A06D8A">
        <w:rPr>
          <w:iCs/>
          <w:color w:val="000000"/>
        </w:rPr>
        <w:t xml:space="preserve"> </w:t>
      </w:r>
      <w:r w:rsidRPr="002E7FD9">
        <w:rPr>
          <w:iCs/>
          <w:color w:val="000000"/>
        </w:rPr>
        <w:t>Создание собственных текстов по предложенным планам.</w:t>
      </w:r>
      <w:r w:rsidRPr="00A06D8A">
        <w:rPr>
          <w:rFonts w:eastAsia="@Arial Unicode MS"/>
        </w:rPr>
        <w:t xml:space="preserve"> </w:t>
      </w:r>
      <w:r w:rsidRPr="00805318">
        <w:rPr>
          <w:rFonts w:eastAsia="@Arial Unicode MS"/>
        </w:rPr>
        <w:t>Корректирование заданных текстов с учетом точности, правильности, богатства и выразительности письменной речи.</w:t>
      </w:r>
      <w:r w:rsidRPr="00A06D8A">
        <w:rPr>
          <w:rFonts w:eastAsia="@Arial Unicode MS"/>
        </w:rPr>
        <w:t xml:space="preserve"> </w:t>
      </w:r>
      <w:r w:rsidRPr="00805318">
        <w:rPr>
          <w:rFonts w:eastAsia="@Arial Unicode MS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  <w:r w:rsidRPr="00A06D8A">
        <w:rPr>
          <w:bCs/>
          <w:color w:val="000000"/>
        </w:rPr>
        <w:t xml:space="preserve"> </w:t>
      </w:r>
      <w:r w:rsidRPr="002E7FD9">
        <w:rPr>
          <w:bCs/>
          <w:color w:val="000000"/>
        </w:rPr>
        <w:t>В</w:t>
      </w:r>
      <w:r w:rsidRPr="002E7FD9">
        <w:rPr>
          <w:color w:val="000000"/>
        </w:rPr>
        <w:t>осстановление дефо</w:t>
      </w:r>
      <w:r>
        <w:rPr>
          <w:color w:val="000000"/>
        </w:rPr>
        <w:t xml:space="preserve">рмированного </w:t>
      </w:r>
      <w:r w:rsidRPr="002E7FD9">
        <w:rPr>
          <w:color w:val="000000"/>
        </w:rPr>
        <w:t>текста</w:t>
      </w:r>
      <w:r>
        <w:rPr>
          <w:color w:val="000000"/>
        </w:rPr>
        <w:t>.</w:t>
      </w:r>
      <w:r w:rsidRPr="00A06D8A">
        <w:rPr>
          <w:color w:val="000000"/>
        </w:rPr>
        <w:t xml:space="preserve"> </w:t>
      </w:r>
      <w:r w:rsidRPr="002E7FD9">
        <w:rPr>
          <w:color w:val="000000"/>
        </w:rPr>
        <w:t xml:space="preserve">Составление рассказа по репродукции </w:t>
      </w:r>
      <w:r w:rsidRPr="002E7FD9">
        <w:t xml:space="preserve"> </w:t>
      </w:r>
      <w:r w:rsidRPr="002E7FD9">
        <w:rPr>
          <w:color w:val="000000"/>
        </w:rPr>
        <w:t>картины художника А.К. Саврасова</w:t>
      </w:r>
      <w:r w:rsidRPr="002E7FD9">
        <w:rPr>
          <w:color w:val="000000"/>
          <w:spacing w:val="10"/>
        </w:rPr>
        <w:t xml:space="preserve"> «</w:t>
      </w:r>
      <w:r w:rsidRPr="002E7FD9">
        <w:rPr>
          <w:color w:val="000000"/>
        </w:rPr>
        <w:t xml:space="preserve">Грачи </w:t>
      </w:r>
      <w:r w:rsidRPr="002E7FD9">
        <w:rPr>
          <w:color w:val="000000"/>
          <w:spacing w:val="1"/>
        </w:rPr>
        <w:t>прилетел</w:t>
      </w:r>
      <w:r w:rsidRPr="002E7FD9">
        <w:rPr>
          <w:color w:val="000000"/>
          <w:spacing w:val="3"/>
        </w:rPr>
        <w:t>и»</w:t>
      </w:r>
      <w:r w:rsidRPr="002E7FD9">
        <w:tab/>
      </w:r>
      <w:r w:rsidRPr="002E7FD9">
        <w:rPr>
          <w:color w:val="000000"/>
        </w:rPr>
        <w:t xml:space="preserve"> по вопросам.</w:t>
      </w:r>
      <w:r w:rsidRPr="00A06D8A">
        <w:t xml:space="preserve"> </w:t>
      </w:r>
      <w:r w:rsidRPr="002621D0">
        <w:t>Типы текстов: описание, повествование,  рассуждение, их особенности.</w:t>
      </w:r>
      <w:r w:rsidRPr="00A06D8A">
        <w:t xml:space="preserve"> </w:t>
      </w:r>
      <w:r w:rsidRPr="00805318">
        <w:t>Составление текста-описания на основе личных наблюдений.</w:t>
      </w:r>
      <w:r w:rsidRPr="00A06D8A">
        <w:rPr>
          <w:color w:val="000000"/>
        </w:rPr>
        <w:t xml:space="preserve"> </w:t>
      </w:r>
      <w:r w:rsidRPr="002E7FD9">
        <w:rPr>
          <w:color w:val="000000"/>
        </w:rPr>
        <w:t>Типы текстов: рассуждение.</w:t>
      </w:r>
      <w:r w:rsidRPr="00A06D8A">
        <w:rPr>
          <w:iCs/>
        </w:rPr>
        <w:t xml:space="preserve"> </w:t>
      </w:r>
      <w:r>
        <w:rPr>
          <w:iCs/>
        </w:rPr>
        <w:t>Подробное изложение.</w:t>
      </w:r>
      <w:r w:rsidRPr="00A06D8A">
        <w:rPr>
          <w:bCs/>
          <w:color w:val="000000"/>
        </w:rPr>
        <w:t xml:space="preserve"> </w:t>
      </w:r>
      <w:r w:rsidRPr="002E7FD9">
        <w:rPr>
          <w:bCs/>
          <w:color w:val="000000"/>
        </w:rPr>
        <w:t>В</w:t>
      </w:r>
      <w:r w:rsidRPr="002E7FD9">
        <w:rPr>
          <w:color w:val="000000"/>
        </w:rPr>
        <w:t xml:space="preserve">осстановление деформированного повествовательного текста по рассказу Б. </w:t>
      </w:r>
      <w:r w:rsidRPr="002E7FD9">
        <w:rPr>
          <w:color w:val="000000"/>
          <w:spacing w:val="1"/>
        </w:rPr>
        <w:t>Житкова «</w:t>
      </w:r>
      <w:r w:rsidRPr="002E7FD9">
        <w:rPr>
          <w:color w:val="000000"/>
          <w:spacing w:val="4"/>
        </w:rPr>
        <w:t xml:space="preserve"> </w:t>
      </w:r>
      <w:r w:rsidRPr="002E7FD9">
        <w:rPr>
          <w:color w:val="000000"/>
        </w:rPr>
        <w:t xml:space="preserve">Храбрый </w:t>
      </w:r>
      <w:r w:rsidRPr="002E7FD9">
        <w:rPr>
          <w:color w:val="000000"/>
          <w:spacing w:val="2"/>
        </w:rPr>
        <w:t>утёно</w:t>
      </w:r>
      <w:r w:rsidRPr="002E7FD9">
        <w:rPr>
          <w:color w:val="000000"/>
          <w:spacing w:val="1"/>
        </w:rPr>
        <w:t>к»</w:t>
      </w:r>
      <w:r w:rsidRPr="002E7FD9">
        <w:rPr>
          <w:color w:val="000000"/>
        </w:rPr>
        <w:t>.</w:t>
      </w:r>
      <w:r w:rsidRPr="00A06D8A">
        <w:rPr>
          <w:color w:val="000000"/>
          <w:spacing w:val="1"/>
        </w:rPr>
        <w:t xml:space="preserve"> </w:t>
      </w:r>
      <w:r w:rsidRPr="002E7FD9">
        <w:rPr>
          <w:color w:val="000000"/>
          <w:spacing w:val="1"/>
        </w:rPr>
        <w:t>Проект</w:t>
      </w:r>
      <w:r w:rsidRPr="002E7FD9">
        <w:rPr>
          <w:color w:val="000000"/>
          <w:spacing w:val="5"/>
        </w:rPr>
        <w:t xml:space="preserve">. </w:t>
      </w:r>
      <w:r w:rsidRPr="002E7FD9">
        <w:rPr>
          <w:color w:val="000000"/>
        </w:rPr>
        <w:t>В словари за частями речи</w:t>
      </w:r>
      <w:r>
        <w:rPr>
          <w:color w:val="000000"/>
        </w:rPr>
        <w:t xml:space="preserve">. </w:t>
      </w:r>
      <w:r>
        <w:rPr>
          <w:bCs/>
          <w:color w:val="000000"/>
        </w:rPr>
        <w:t>Составление текста по серии картинок.</w:t>
      </w:r>
      <w:r>
        <w:rPr>
          <w:b/>
        </w:rPr>
        <w:t xml:space="preserve"> </w:t>
      </w:r>
      <w:r w:rsidRPr="002E7FD9">
        <w:rPr>
          <w:rFonts w:eastAsia="@Arial Unicode MS"/>
        </w:rPr>
        <w:t>Овладение</w:t>
      </w:r>
      <w:r w:rsidRPr="002E7FD9">
        <w:rPr>
          <w:rFonts w:eastAsia="@Arial Unicode MS"/>
          <w:color w:val="FF0000"/>
        </w:rPr>
        <w:t xml:space="preserve"> </w:t>
      </w:r>
      <w:r w:rsidRPr="002E7FD9">
        <w:rPr>
          <w:rFonts w:eastAsia="@Arial Unicode MS"/>
        </w:rPr>
        <w:t>основными умениями ведения разговора (начать,</w:t>
      </w:r>
      <w:r>
        <w:rPr>
          <w:rFonts w:eastAsia="@Arial Unicode MS"/>
        </w:rPr>
        <w:t xml:space="preserve"> </w:t>
      </w:r>
      <w:r w:rsidRPr="002E7FD9">
        <w:rPr>
          <w:rFonts w:eastAsia="@Arial Unicode MS"/>
        </w:rPr>
        <w:t>поддержать, закончить разговор, привлечь внимание и т. п.)</w:t>
      </w:r>
      <w:r>
        <w:rPr>
          <w:b/>
        </w:rPr>
        <w:t xml:space="preserve">. </w:t>
      </w:r>
      <w:r w:rsidRPr="002E7FD9">
        <w:rPr>
          <w:rFonts w:eastAsia="@Arial Unicode MS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</w:r>
      <w:r w:rsidRPr="00A06D8A">
        <w:rPr>
          <w:rFonts w:eastAsia="@Arial Unicode MS"/>
        </w:rPr>
        <w:t xml:space="preserve"> </w:t>
      </w:r>
      <w:r w:rsidRPr="002E7FD9">
        <w:rPr>
          <w:rFonts w:eastAsia="@Arial Unicode MS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Выражение собственного мнения, его аргументация.</w:t>
      </w:r>
    </w:p>
    <w:p w:rsidR="0056369B" w:rsidRDefault="0056369B" w:rsidP="00994CD6">
      <w:pPr>
        <w:rPr>
          <w:b/>
        </w:rPr>
      </w:pPr>
    </w:p>
    <w:p w:rsidR="0056369B" w:rsidRPr="00AB35F4" w:rsidRDefault="0056369B" w:rsidP="00AB35F4">
      <w:pPr>
        <w:rPr>
          <w:b/>
        </w:rPr>
      </w:pPr>
    </w:p>
    <w:p w:rsidR="0056369B" w:rsidRDefault="0056369B" w:rsidP="007A7C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</w:t>
      </w:r>
    </w:p>
    <w:p w:rsidR="0056369B" w:rsidRDefault="0056369B" w:rsidP="007A7C82">
      <w:pPr>
        <w:rPr>
          <w:b/>
          <w:sz w:val="28"/>
          <w:szCs w:val="28"/>
        </w:rPr>
      </w:pPr>
    </w:p>
    <w:p w:rsidR="0056369B" w:rsidRDefault="0056369B" w:rsidP="007A7C82">
      <w:pPr>
        <w:rPr>
          <w:b/>
          <w:sz w:val="28"/>
          <w:szCs w:val="28"/>
        </w:rPr>
      </w:pPr>
    </w:p>
    <w:p w:rsidR="0056369B" w:rsidRDefault="0056369B" w:rsidP="007A7C82">
      <w:pPr>
        <w:rPr>
          <w:b/>
          <w:sz w:val="28"/>
          <w:szCs w:val="28"/>
        </w:rPr>
      </w:pPr>
    </w:p>
    <w:p w:rsidR="0056369B" w:rsidRDefault="0056369B" w:rsidP="007A7C82">
      <w:pPr>
        <w:rPr>
          <w:b/>
          <w:sz w:val="28"/>
          <w:szCs w:val="28"/>
        </w:rPr>
      </w:pPr>
    </w:p>
    <w:p w:rsidR="0056369B" w:rsidRDefault="0056369B" w:rsidP="007A7C82">
      <w:pPr>
        <w:rPr>
          <w:b/>
          <w:sz w:val="28"/>
          <w:szCs w:val="28"/>
        </w:rPr>
      </w:pPr>
    </w:p>
    <w:p w:rsidR="0056369B" w:rsidRDefault="0056369B" w:rsidP="007A7C82">
      <w:pPr>
        <w:rPr>
          <w:b/>
          <w:sz w:val="28"/>
          <w:szCs w:val="28"/>
        </w:rPr>
      </w:pPr>
    </w:p>
    <w:p w:rsidR="0056369B" w:rsidRDefault="0056369B" w:rsidP="00D325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56369B" w:rsidRDefault="0056369B" w:rsidP="00D325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3 класс </w:t>
      </w:r>
    </w:p>
    <w:p w:rsidR="0056369B" w:rsidRPr="00355E3E" w:rsidRDefault="0056369B" w:rsidP="00D32568">
      <w:pPr>
        <w:rPr>
          <w:b/>
        </w:rPr>
      </w:pPr>
      <w:r w:rsidRPr="00355E3E">
        <w:rPr>
          <w:rFonts w:eastAsia="@Arial Unicode MS"/>
          <w:b/>
          <w:bCs/>
        </w:rPr>
        <w:t>Фонетика и орфоэпия</w:t>
      </w:r>
      <w:r>
        <w:rPr>
          <w:rFonts w:eastAsia="@Arial Unicode MS"/>
          <w:b/>
          <w:bCs/>
        </w:rPr>
        <w:t>.</w:t>
      </w:r>
      <w:r w:rsidRPr="00355E3E">
        <w:rPr>
          <w:rFonts w:eastAsia="@Arial Unicode MS"/>
          <w:b/>
          <w:bCs/>
        </w:rPr>
        <w:t xml:space="preserve"> </w:t>
      </w:r>
      <w:r w:rsidRPr="007A7C82">
        <w:rPr>
          <w:rFonts w:eastAsia="@Arial Unicode MS"/>
        </w:rPr>
        <w:t>Различение гласных и согласных звуков.</w:t>
      </w:r>
      <w:r>
        <w:rPr>
          <w:rFonts w:eastAsia="@Arial Unicode MS"/>
        </w:rPr>
        <w:t xml:space="preserve"> </w:t>
      </w:r>
      <w:r w:rsidRPr="007A7C82">
        <w:rPr>
          <w:rFonts w:eastAsia="@Arial Unicode MS"/>
        </w:rPr>
        <w:t>Нахождение в слове ударных и безударных гласных звуков.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Fonts w:eastAsia="@Arial Unicode MS"/>
        </w:rPr>
        <w:t>Различение мягких и твердых согласных звуков, определение парных и непарных по твердости – мягкости согласных звуков.</w:t>
      </w:r>
    </w:p>
    <w:p w:rsidR="0056369B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Различение звонких и глухих звуков, определение парных и непарных по звонкости – глухости согласных звуков.</w:t>
      </w:r>
    </w:p>
    <w:p w:rsidR="0056369B" w:rsidRDefault="0056369B" w:rsidP="00D32568">
      <w:pPr>
        <w:rPr>
          <w:rFonts w:eastAsia="@Arial Unicode MS"/>
        </w:rPr>
      </w:pPr>
    </w:p>
    <w:p w:rsidR="0056369B" w:rsidRPr="00355E3E" w:rsidRDefault="0056369B" w:rsidP="00D32568">
      <w:pPr>
        <w:rPr>
          <w:b/>
        </w:rPr>
      </w:pPr>
      <w:r w:rsidRPr="00355E3E">
        <w:rPr>
          <w:rFonts w:eastAsia="@Arial Unicode MS"/>
          <w:b/>
          <w:bCs/>
        </w:rPr>
        <w:t>Графика</w:t>
      </w:r>
      <w:r>
        <w:rPr>
          <w:rFonts w:eastAsia="@Arial Unicode MS"/>
          <w:b/>
          <w:bCs/>
        </w:rPr>
        <w:t xml:space="preserve">. </w:t>
      </w:r>
      <w:r w:rsidRPr="007A7C82">
        <w:rPr>
          <w:rFonts w:eastAsia="@Arial Unicode MS"/>
        </w:rPr>
        <w:t>Обозначение на письме  твердости  согласных звуков.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Использование на письме разделительных  ъ и ь.</w:t>
      </w:r>
    </w:p>
    <w:p w:rsidR="0056369B" w:rsidRPr="00352A8F" w:rsidRDefault="0056369B" w:rsidP="00D32568">
      <w:pPr>
        <w:tabs>
          <w:tab w:val="left" w:leader="dot" w:pos="624"/>
        </w:tabs>
        <w:jc w:val="both"/>
        <w:rPr>
          <w:rFonts w:eastAsia="@Arial Unicode MS"/>
        </w:rPr>
      </w:pPr>
      <w:r w:rsidRPr="00352A8F">
        <w:rPr>
          <w:rFonts w:eastAsia="@Arial Unicode MS"/>
        </w:rPr>
        <w:t xml:space="preserve">Установление соотношения звукового и буквенного состава слова в словах типа стол, конь; в словах с йотированными гласными </w:t>
      </w:r>
      <w:r w:rsidRPr="00352A8F">
        <w:rPr>
          <w:rFonts w:eastAsia="@Arial Unicode MS"/>
          <w:bCs/>
        </w:rPr>
        <w:t>е, е, ю, я.</w:t>
      </w:r>
      <w:r w:rsidRPr="00352A8F">
        <w:rPr>
          <w:rStyle w:val="TrebuchetMS"/>
          <w:rFonts w:eastAsia="@Arial Unicode MS"/>
        </w:rPr>
        <w:t xml:space="preserve"> </w:t>
      </w:r>
      <w:r w:rsidRPr="00352A8F">
        <w:rPr>
          <w:rFonts w:eastAsia="@Arial Unicode MS"/>
        </w:rPr>
        <w:t>Использование небуквенных графических средств: абзаца. Установление соотношения звукового и буквенного состава слова в словах с непроизносимыми согласными.</w:t>
      </w:r>
    </w:p>
    <w:p w:rsidR="0056369B" w:rsidRPr="007A7C82" w:rsidRDefault="0056369B" w:rsidP="00D32568">
      <w:pPr>
        <w:tabs>
          <w:tab w:val="left" w:leader="dot" w:pos="624"/>
        </w:tabs>
        <w:spacing w:line="360" w:lineRule="auto"/>
        <w:jc w:val="both"/>
        <w:rPr>
          <w:rFonts w:eastAsia="@Arial Unicode MS"/>
          <w:bCs/>
        </w:rPr>
      </w:pPr>
      <w:r w:rsidRPr="007A7C82">
        <w:rPr>
          <w:rFonts w:eastAsia="@Arial Unicode MS"/>
        </w:rPr>
        <w:t>Использование алфавита при работе со словарями, справочниками, каталогами.</w:t>
      </w:r>
    </w:p>
    <w:p w:rsidR="0056369B" w:rsidRPr="00355E3E" w:rsidRDefault="0056369B" w:rsidP="00D32568">
      <w:pPr>
        <w:rPr>
          <w:b/>
        </w:rPr>
      </w:pPr>
      <w:r w:rsidRPr="00355E3E">
        <w:rPr>
          <w:b/>
        </w:rPr>
        <w:t>Лексика</w:t>
      </w:r>
      <w:r>
        <w:rPr>
          <w:b/>
        </w:rPr>
        <w:t>.</w:t>
      </w:r>
      <w:r w:rsidRPr="00355E3E">
        <w:rPr>
          <w:b/>
        </w:rPr>
        <w:t xml:space="preserve"> </w:t>
      </w:r>
      <w:r w:rsidRPr="007A7C82">
        <w:rPr>
          <w:rFonts w:eastAsia="@Arial Unicode MS"/>
        </w:rPr>
        <w:t>Понимание слова как единства звучания и значения. Выявление слов, значение которых требует уточнения.</w:t>
      </w:r>
      <w:r w:rsidRPr="007A7C82">
        <w:rPr>
          <w:rStyle w:val="Verdana"/>
          <w:rFonts w:eastAsia="@Arial Unicode MS"/>
        </w:rPr>
        <w:t xml:space="preserve"> </w:t>
      </w:r>
      <w:r w:rsidRPr="007A7C82">
        <w:rPr>
          <w:rFonts w:eastAsia="@Arial Unicode MS"/>
        </w:rPr>
        <w:t>Определение значения слова по тексту или уточнение значения с помощью толкового словаря.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Fonts w:eastAsia="@Arial Unicode MS"/>
          <w:iCs/>
        </w:rPr>
        <w:t xml:space="preserve">Представление об однозначных и многозначных словах, о прямом и переносном значении слова. </w:t>
      </w:r>
      <w:r w:rsidRPr="007A7C82">
        <w:rPr>
          <w:rFonts w:eastAsia="@Arial Unicode MS"/>
        </w:rPr>
        <w:t xml:space="preserve">Наблюдение за использованием в речи синонимов и антонимов. </w:t>
      </w:r>
      <w:r w:rsidRPr="007A7C82">
        <w:rPr>
          <w:rStyle w:val="LucidaSansUnicode"/>
        </w:rPr>
        <w:t>Омонимы. Значение, использование омонимов в речи.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>Слово и словосочетание. Представление о словосочетании как сложном названии предмета.</w:t>
      </w:r>
    </w:p>
    <w:p w:rsidR="0056369B" w:rsidRDefault="0056369B" w:rsidP="00D32568">
      <w:pPr>
        <w:rPr>
          <w:rStyle w:val="LucidaSansUnicode"/>
        </w:rPr>
      </w:pPr>
      <w:r w:rsidRPr="007A7C82">
        <w:rPr>
          <w:sz w:val="28"/>
          <w:szCs w:val="28"/>
        </w:rPr>
        <w:t xml:space="preserve"> </w:t>
      </w:r>
      <w:r w:rsidRPr="007A7C82">
        <w:rPr>
          <w:rStyle w:val="LucidaSansUnicode"/>
        </w:rPr>
        <w:t>Фразеологизмы. Первоначальное представление об устойчивых сочетаниях слов.</w:t>
      </w:r>
    </w:p>
    <w:p w:rsidR="0056369B" w:rsidRDefault="0056369B" w:rsidP="00D32568">
      <w:pPr>
        <w:rPr>
          <w:rStyle w:val="LucidaSansUnicode"/>
        </w:rPr>
      </w:pP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08302C">
        <w:rPr>
          <w:rFonts w:eastAsia="@Arial Unicode MS"/>
          <w:b/>
          <w:bCs/>
        </w:rPr>
        <w:t>Состав слова (морфемика).</w:t>
      </w:r>
      <w:r w:rsidRPr="008E62AD">
        <w:rPr>
          <w:rFonts w:eastAsia="@Arial Unicode MS"/>
        </w:rPr>
        <w:t>Овладение понятием «родственные (однокоренные) слова». Различение однокоренных слов и различных форм одного и того же слова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8E62AD">
        <w:rPr>
          <w:rStyle w:val="Corbel"/>
        </w:rPr>
        <w:t>Сложные слова. Соединительные гласные в сложных словах.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>Различение однокоренных слов и синонимов, однокоренных слов и слов с омонимичными корнями.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>Выделение в словах с однозначно выделяемыми морфемами окончания</w:t>
      </w:r>
      <w:r w:rsidRPr="00FD2BF1">
        <w:rPr>
          <w:rStyle w:val="Corbel"/>
        </w:rPr>
        <w:t>. Нулевое окончание</w:t>
      </w:r>
    </w:p>
    <w:p w:rsidR="0056369B" w:rsidRPr="00C73BB5" w:rsidRDefault="0056369B" w:rsidP="00D32568">
      <w:pPr>
        <w:rPr>
          <w:rFonts w:eastAsia="@Arial Unicode MS"/>
        </w:rPr>
      </w:pPr>
      <w:r w:rsidRPr="00FD2BF1">
        <w:rPr>
          <w:rFonts w:eastAsia="@Arial Unicode MS"/>
        </w:rPr>
        <w:t>Представление о значении приставок. Выделение в словах с однозначно выделяемыми морфемами приставки.</w:t>
      </w:r>
      <w:r>
        <w:rPr>
          <w:rFonts w:eastAsia="@Arial Unicode MS"/>
        </w:rPr>
        <w:t xml:space="preserve"> Отличие предлогов от приставки.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 xml:space="preserve">Образование однокоренных слов с помощью приставок. </w:t>
      </w:r>
      <w:r w:rsidRPr="00FD2BF1">
        <w:rPr>
          <w:rStyle w:val="Corbel"/>
        </w:rPr>
        <w:t>Слова с двумя приставками.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>Представление о значении суффиксов.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>Образование однокоренных слов с помощью суффиксов.</w:t>
      </w:r>
      <w:r w:rsidRPr="00FD2BF1">
        <w:rPr>
          <w:rStyle w:val="TrebuchetMS"/>
          <w:rFonts w:eastAsia="@Arial Unicode MS"/>
        </w:rPr>
        <w:t xml:space="preserve"> </w:t>
      </w:r>
      <w:r w:rsidRPr="00FD2BF1">
        <w:rPr>
          <w:rFonts w:eastAsia="@Arial Unicode MS"/>
        </w:rPr>
        <w:t>Выделение в словах с однозначно выделяемыми морфемами суффикса.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Style w:val="Corbel"/>
        </w:rPr>
        <w:t>Основа слова.</w:t>
      </w:r>
      <w:r w:rsidRPr="00FD2BF1">
        <w:t xml:space="preserve"> Выделение основы слова.</w:t>
      </w:r>
      <w:r w:rsidRPr="00FD2BF1">
        <w:rPr>
          <w:rFonts w:eastAsia="@Arial Unicode MS"/>
        </w:rPr>
        <w:t xml:space="preserve"> 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>Выделение в словах с однозначно выделяемыми морфемами окончания, корня, приставки, суффикса.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>Различение изменяемых и неизменяемых слов.</w:t>
      </w:r>
    </w:p>
    <w:p w:rsidR="0056369B" w:rsidRPr="0008302C" w:rsidRDefault="0056369B" w:rsidP="00D32568">
      <w:pPr>
        <w:rPr>
          <w:rFonts w:eastAsia="@Arial Unicode MS"/>
          <w:b/>
          <w:bCs/>
        </w:rPr>
      </w:pPr>
      <w:r w:rsidRPr="00FD2BF1">
        <w:rPr>
          <w:rFonts w:eastAsia="@Arial Unicode MS"/>
        </w:rPr>
        <w:t>Разбор слова по составу.</w:t>
      </w:r>
    </w:p>
    <w:p w:rsidR="0056369B" w:rsidRDefault="0056369B" w:rsidP="00D32568">
      <w:pPr>
        <w:rPr>
          <w:rStyle w:val="24"/>
          <w:i w:val="0"/>
          <w:iCs/>
        </w:rPr>
      </w:pPr>
      <w:r w:rsidRPr="00A74AB1">
        <w:rPr>
          <w:i/>
        </w:rPr>
        <w:t xml:space="preserve"> </w:t>
      </w:r>
      <w:r w:rsidRPr="0008302C">
        <w:rPr>
          <w:rStyle w:val="24"/>
          <w:i w:val="0"/>
          <w:iCs/>
        </w:rPr>
        <w:t>Нахождение корня в однокоренных словах с чередо</w:t>
      </w:r>
      <w:r w:rsidRPr="0008302C">
        <w:rPr>
          <w:rStyle w:val="24"/>
          <w:i w:val="0"/>
          <w:iCs/>
        </w:rPr>
        <w:softHyphen/>
        <w:t>ванием согласных в корне.</w:t>
      </w:r>
    </w:p>
    <w:p w:rsidR="0056369B" w:rsidRPr="007A7C82" w:rsidRDefault="0056369B" w:rsidP="00D32568">
      <w:pPr>
        <w:rPr>
          <w:rStyle w:val="LucidaSansUnicode"/>
        </w:rPr>
      </w:pPr>
    </w:p>
    <w:p w:rsidR="0056369B" w:rsidRPr="00187622" w:rsidRDefault="0056369B" w:rsidP="00D32568">
      <w:pPr>
        <w:rPr>
          <w:b/>
        </w:rPr>
      </w:pPr>
      <w:r w:rsidRPr="00355E3E">
        <w:rPr>
          <w:rFonts w:eastAsia="@Arial Unicode MS"/>
          <w:b/>
          <w:bCs/>
        </w:rPr>
        <w:t>Морфология</w:t>
      </w:r>
      <w:r w:rsidRPr="00187622">
        <w:rPr>
          <w:rFonts w:eastAsia="@Arial Unicode MS"/>
          <w:b/>
          <w:bCs/>
        </w:rPr>
        <w:t xml:space="preserve">. </w:t>
      </w:r>
      <w:r w:rsidRPr="00187622">
        <w:rPr>
          <w:rStyle w:val="8"/>
        </w:rPr>
        <w:t>Части речи</w:t>
      </w:r>
      <w:r w:rsidRPr="00187622">
        <w:rPr>
          <w:rFonts w:eastAsia="@Arial Unicode MS"/>
        </w:rPr>
        <w:t>; деление частей речи на самостоятельные и служебные.</w:t>
      </w:r>
      <w:r w:rsidRPr="00187622">
        <w:rPr>
          <w:sz w:val="28"/>
          <w:szCs w:val="28"/>
        </w:rPr>
        <w:t xml:space="preserve"> </w:t>
      </w:r>
      <w:r w:rsidRPr="00187622">
        <w:rPr>
          <w:rStyle w:val="12"/>
          <w:rFonts w:eastAsia="@Arial Unicode MS"/>
        </w:rPr>
        <w:t>Союзы и, а, но, их роль в речи</w:t>
      </w:r>
      <w:r w:rsidRPr="00187622">
        <w:rPr>
          <w:sz w:val="28"/>
          <w:szCs w:val="28"/>
        </w:rPr>
        <w:t xml:space="preserve">                                                        </w:t>
      </w:r>
    </w:p>
    <w:p w:rsidR="0056369B" w:rsidRPr="00187622" w:rsidRDefault="0056369B" w:rsidP="00D32568">
      <w:pPr>
        <w:rPr>
          <w:rStyle w:val="81"/>
        </w:rPr>
      </w:pPr>
      <w:r w:rsidRPr="00187622">
        <w:rPr>
          <w:rStyle w:val="81"/>
        </w:rPr>
        <w:t xml:space="preserve">Части речи.  Имя существительное. </w:t>
      </w:r>
      <w:r w:rsidRPr="00187622">
        <w:rPr>
          <w:rFonts w:eastAsia="@Arial Unicode MS"/>
        </w:rPr>
        <w:t>Значение и употребление в речи.</w:t>
      </w:r>
      <w:r w:rsidRPr="00187622">
        <w:rPr>
          <w:rStyle w:val="SegoeUI"/>
          <w:rFonts w:eastAsia="@Arial Unicode MS"/>
        </w:rPr>
        <w:t xml:space="preserve"> </w:t>
      </w:r>
      <w:r w:rsidRPr="00187622">
        <w:rPr>
          <w:rFonts w:eastAsia="@Arial Unicode MS"/>
        </w:rPr>
        <w:t>Различение имен существительных, отвечающих на вопросы «кто?» и «что?».</w:t>
      </w:r>
      <w:r w:rsidRPr="00187622">
        <w:rPr>
          <w:rStyle w:val="SegoeUI"/>
          <w:rFonts w:eastAsia="@Arial Unicode MS"/>
        </w:rPr>
        <w:t xml:space="preserve"> </w:t>
      </w:r>
      <w:r w:rsidRPr="00187622">
        <w:rPr>
          <w:rFonts w:eastAsia="@Arial Unicode MS"/>
        </w:rPr>
        <w:t>Умение опознавать имена собственные.</w:t>
      </w:r>
      <w:r w:rsidRPr="00187622">
        <w:t xml:space="preserve"> </w:t>
      </w:r>
      <w:r w:rsidRPr="00187622">
        <w:rPr>
          <w:rStyle w:val="81"/>
        </w:rPr>
        <w:t>Собственные и нарицательные имена существительные. Проект «Тайна имени».</w:t>
      </w:r>
    </w:p>
    <w:p w:rsidR="0056369B" w:rsidRPr="00187622" w:rsidRDefault="0056369B" w:rsidP="00D32568">
      <w:pPr>
        <w:pStyle w:val="10"/>
        <w:spacing w:line="100" w:lineRule="atLeast"/>
        <w:rPr>
          <w:rFonts w:ascii="Times New Roman" w:eastAsia="@Arial Unicode MS" w:hAnsi="Times New Roman" w:cs="Times New Roman"/>
        </w:rPr>
      </w:pPr>
      <w:r w:rsidRPr="00187622">
        <w:rPr>
          <w:rFonts w:ascii="Times New Roman" w:eastAsia="@Arial Unicode MS" w:hAnsi="Times New Roman" w:cs="Times New Roman"/>
        </w:rPr>
        <w:t>Изменение существительных по числам.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81"/>
          <w:rFonts w:ascii="Times New Roman" w:hAnsi="Times New Roman" w:cs="Times New Roman"/>
        </w:rPr>
        <w:t>Имена существительные, имеющие форму одного числа.</w:t>
      </w:r>
      <w:r w:rsidRPr="00187622">
        <w:rPr>
          <w:rStyle w:val="SegoeUI"/>
          <w:rFonts w:ascii="Times New Roman" w:eastAsia="@Arial Unicode MS" w:hAnsi="Times New Roman" w:cs="Times New Roman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>Различение имен существительных мужского, женского и среднего рода.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81"/>
          <w:rFonts w:ascii="Times New Roman" w:hAnsi="Times New Roman" w:cs="Times New Roman"/>
        </w:rPr>
        <w:t>Определение рода имён существительных, употреблённых в начальной и других формах.</w:t>
      </w:r>
      <w:r w:rsidRPr="00187622">
        <w:rPr>
          <w:rStyle w:val="SegoeUI"/>
          <w:rFonts w:ascii="Times New Roman" w:eastAsia="@Arial Unicode MS" w:hAnsi="Times New Roman" w:cs="Times New Roman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>Изменение существительных  по падежам</w:t>
      </w:r>
      <w:r w:rsidRPr="00187622">
        <w:rPr>
          <w:rStyle w:val="12"/>
          <w:rFonts w:ascii="Times New Roman" w:eastAsia="@Arial Unicode MS" w:hAnsi="Times New Roman" w:cs="Times New Roman"/>
        </w:rPr>
        <w:t xml:space="preserve"> .</w:t>
      </w:r>
      <w:r w:rsidRPr="00187622">
        <w:rPr>
          <w:rFonts w:ascii="Times New Roman" w:eastAsia="@Arial Unicode MS" w:hAnsi="Times New Roman" w:cs="Times New Roman"/>
        </w:rPr>
        <w:t>Определение падежа, в котором употреблено имя существительное.</w:t>
      </w:r>
      <w:r w:rsidRPr="00187622">
        <w:rPr>
          <w:rStyle w:val="SegoeUI"/>
          <w:rFonts w:ascii="Times New Roman" w:eastAsia="@Arial Unicode MS" w:hAnsi="Times New Roman" w:cs="Times New Roman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>Определение принадлежности имен существительных к 1, 2, 3-му склонению.</w:t>
      </w:r>
      <w:r w:rsidRPr="00187622">
        <w:rPr>
          <w:rFonts w:ascii="Times New Roman" w:hAnsi="Times New Roman" w:cs="Times New Roman"/>
          <w:sz w:val="20"/>
          <w:szCs w:val="20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>Различение падежных и смысловых (синтаксических) вопросов.</w:t>
      </w:r>
      <w:r w:rsidRPr="00187622">
        <w:rPr>
          <w:rFonts w:ascii="Times New Roman" w:hAnsi="Times New Roman" w:cs="Times New Roman"/>
          <w:sz w:val="20"/>
          <w:szCs w:val="20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>Падежи имён существительных.</w:t>
      </w:r>
      <w:r w:rsidRPr="00187622">
        <w:rPr>
          <w:rStyle w:val="a8"/>
          <w:rFonts w:ascii="Times New Roman" w:hAnsi="Times New Roman" w:cs="Times New Roman"/>
        </w:rPr>
        <w:t xml:space="preserve"> </w:t>
      </w:r>
      <w:r w:rsidRPr="00187622">
        <w:rPr>
          <w:rStyle w:val="81"/>
          <w:rFonts w:ascii="Times New Roman" w:hAnsi="Times New Roman" w:cs="Times New Roman"/>
        </w:rPr>
        <w:t>Именительный падеж имён существительных.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81"/>
          <w:rFonts w:ascii="Times New Roman" w:hAnsi="Times New Roman" w:cs="Times New Roman"/>
        </w:rPr>
        <w:t>Родительный падеж имён существительных.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81"/>
          <w:rFonts w:ascii="Times New Roman" w:hAnsi="Times New Roman" w:cs="Times New Roman"/>
        </w:rPr>
        <w:t>Дательный падеж имён существительных.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81"/>
          <w:rFonts w:ascii="Times New Roman" w:hAnsi="Times New Roman" w:cs="Times New Roman"/>
        </w:rPr>
        <w:t>Винительный падеж имён существительных.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81"/>
          <w:rFonts w:ascii="Times New Roman" w:hAnsi="Times New Roman" w:cs="Times New Roman"/>
        </w:rPr>
        <w:t>Винительный падеж имён существительных. Предложный падеж имён существительных.</w:t>
      </w:r>
      <w:r w:rsidRPr="00187622">
        <w:rPr>
          <w:rStyle w:val="Verdana"/>
          <w:rFonts w:ascii="Times New Roman" w:eastAsia="@Arial Unicode MS" w:hAnsi="Times New Roman" w:cs="Times New Roman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 xml:space="preserve">Морфологический разбор имен существительных. </w:t>
      </w:r>
    </w:p>
    <w:p w:rsidR="0056369B" w:rsidRPr="00187622" w:rsidRDefault="0056369B" w:rsidP="00D32568">
      <w:pPr>
        <w:pStyle w:val="10"/>
        <w:spacing w:line="100" w:lineRule="atLeast"/>
        <w:rPr>
          <w:rFonts w:ascii="Times New Roman" w:hAnsi="Times New Roman" w:cs="Times New Roman"/>
        </w:rPr>
      </w:pPr>
      <w:r w:rsidRPr="00187622">
        <w:rPr>
          <w:rFonts w:ascii="Times New Roman" w:eastAsia="@Arial Unicode MS" w:hAnsi="Times New Roman" w:cs="Times New Roman"/>
        </w:rPr>
        <w:t>Имя прилагательное. Значение и употребление в речи.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Corbel"/>
          <w:rFonts w:ascii="Times New Roman" w:hAnsi="Times New Roman" w:cs="Times New Roman"/>
        </w:rPr>
        <w:t>Связь имени прилагательного с именем существительным.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Corbel"/>
          <w:rFonts w:ascii="Times New Roman" w:hAnsi="Times New Roman" w:cs="Times New Roman"/>
        </w:rPr>
        <w:t>Изменение  прилагательных по родам.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Corbel"/>
          <w:rFonts w:ascii="Times New Roman" w:hAnsi="Times New Roman" w:cs="Times New Roman"/>
        </w:rPr>
        <w:t>Правописание родовых окончаний имён прилагательных. Склонение имён прилагательных.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Corbel"/>
          <w:rFonts w:ascii="Times New Roman" w:hAnsi="Times New Roman" w:cs="Times New Roman"/>
        </w:rPr>
        <w:t>Изменение прилагательных по числам.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Corbel"/>
          <w:rFonts w:ascii="Times New Roman" w:hAnsi="Times New Roman" w:cs="Times New Roman"/>
        </w:rPr>
        <w:t>Число имён прилагательных.</w:t>
      </w:r>
      <w:r w:rsidRPr="00187622">
        <w:rPr>
          <w:rFonts w:ascii="Times New Roman" w:hAnsi="Times New Roman" w:cs="Times New Roman"/>
        </w:rPr>
        <w:t xml:space="preserve"> </w:t>
      </w:r>
      <w:r w:rsidRPr="00187622">
        <w:rPr>
          <w:rStyle w:val="Corbel"/>
          <w:rFonts w:ascii="Times New Roman" w:hAnsi="Times New Roman" w:cs="Times New Roman"/>
        </w:rPr>
        <w:t>Начальная форма имени прилагательного.</w:t>
      </w:r>
      <w:r w:rsidRPr="00187622">
        <w:rPr>
          <w:rStyle w:val="SegoeUI"/>
          <w:rFonts w:ascii="Times New Roman" w:eastAsia="@Arial Unicode MS" w:hAnsi="Times New Roman" w:cs="Times New Roman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 xml:space="preserve">Изменение прилагательных по  падежам, кроме прилагательных на </w:t>
      </w:r>
      <w:r w:rsidRPr="00187622">
        <w:rPr>
          <w:rFonts w:ascii="Times New Roman" w:eastAsia="@Arial Unicode MS" w:hAnsi="Times New Roman" w:cs="Times New Roman"/>
        </w:rPr>
        <w:noBreakHyphen/>
      </w:r>
      <w:r w:rsidRPr="00187622">
        <w:rPr>
          <w:rFonts w:ascii="Times New Roman" w:eastAsia="@Arial Unicode MS" w:hAnsi="Times New Roman" w:cs="Times New Roman"/>
          <w:bCs/>
        </w:rPr>
        <w:t>ий</w:t>
      </w:r>
      <w:r w:rsidRPr="00187622">
        <w:rPr>
          <w:rFonts w:ascii="Times New Roman" w:eastAsia="@Arial Unicode MS" w:hAnsi="Times New Roman" w:cs="Times New Roman"/>
        </w:rPr>
        <w:t xml:space="preserve">, </w:t>
      </w:r>
      <w:r w:rsidRPr="00187622">
        <w:rPr>
          <w:rFonts w:ascii="Times New Roman" w:eastAsia="@Arial Unicode MS" w:hAnsi="Times New Roman" w:cs="Times New Roman"/>
          <w:bCs/>
        </w:rPr>
        <w:noBreakHyphen/>
        <w:t>ья</w:t>
      </w:r>
      <w:r w:rsidRPr="00187622">
        <w:rPr>
          <w:rFonts w:ascii="Times New Roman" w:eastAsia="@Arial Unicode MS" w:hAnsi="Times New Roman" w:cs="Times New Roman"/>
        </w:rPr>
        <w:t xml:space="preserve">, </w:t>
      </w:r>
      <w:r w:rsidRPr="00187622">
        <w:rPr>
          <w:rFonts w:ascii="Times New Roman" w:eastAsia="@Arial Unicode MS" w:hAnsi="Times New Roman" w:cs="Times New Roman"/>
          <w:bCs/>
        </w:rPr>
        <w:noBreakHyphen/>
        <w:t>ов</w:t>
      </w:r>
      <w:r w:rsidRPr="00187622">
        <w:rPr>
          <w:rFonts w:ascii="Times New Roman" w:eastAsia="@Arial Unicode MS" w:hAnsi="Times New Roman" w:cs="Times New Roman"/>
        </w:rPr>
        <w:t xml:space="preserve">, </w:t>
      </w:r>
      <w:r w:rsidRPr="00187622">
        <w:rPr>
          <w:rFonts w:ascii="Times New Roman" w:eastAsia="@Arial Unicode MS" w:hAnsi="Times New Roman" w:cs="Times New Roman"/>
          <w:bCs/>
        </w:rPr>
        <w:noBreakHyphen/>
        <w:t>ин</w:t>
      </w:r>
      <w:r w:rsidRPr="00187622">
        <w:rPr>
          <w:rFonts w:ascii="Times New Roman" w:eastAsia="@Arial Unicode MS" w:hAnsi="Times New Roman" w:cs="Times New Roman"/>
        </w:rPr>
        <w:t>.</w:t>
      </w:r>
      <w:r w:rsidRPr="00187622">
        <w:rPr>
          <w:rStyle w:val="Verdana"/>
          <w:rFonts w:ascii="Times New Roman" w:eastAsia="@Arial Unicode MS" w:hAnsi="Times New Roman" w:cs="Times New Roman"/>
        </w:rPr>
        <w:t xml:space="preserve"> </w:t>
      </w:r>
      <w:r w:rsidRPr="00187622">
        <w:rPr>
          <w:rFonts w:ascii="Times New Roman" w:eastAsia="@Arial Unicode MS" w:hAnsi="Times New Roman" w:cs="Times New Roman"/>
        </w:rPr>
        <w:t>Морфологический разбор имен прилагательных.</w:t>
      </w:r>
    </w:p>
    <w:p w:rsidR="0056369B" w:rsidRPr="00187622" w:rsidRDefault="0056369B" w:rsidP="00D32568">
      <w:pPr>
        <w:rPr>
          <w:rStyle w:val="81"/>
        </w:rPr>
      </w:pPr>
      <w:r w:rsidRPr="00187622">
        <w:rPr>
          <w:rFonts w:eastAsia="@Arial Unicode MS"/>
        </w:rPr>
        <w:t>Местоимение. Общее представление о местоимении.</w:t>
      </w:r>
      <w:r w:rsidRPr="00187622">
        <w:rPr>
          <w:rStyle w:val="SegoeUI"/>
          <w:rFonts w:eastAsia="@Arial Unicode MS"/>
        </w:rPr>
        <w:t xml:space="preserve"> </w:t>
      </w:r>
      <w:r w:rsidRPr="00187622">
        <w:rPr>
          <w:rFonts w:eastAsia="@Arial Unicode MS"/>
        </w:rPr>
        <w:t>Личные местоимения, значение и употребление в речи.</w:t>
      </w:r>
      <w:r w:rsidRPr="00187622">
        <w:rPr>
          <w:rStyle w:val="SegoeUI"/>
          <w:rFonts w:eastAsia="@Arial Unicode MS"/>
        </w:rPr>
        <w:t xml:space="preserve"> </w:t>
      </w:r>
      <w:r w:rsidRPr="00187622">
        <w:rPr>
          <w:rFonts w:eastAsia="@Arial Unicode MS"/>
        </w:rPr>
        <w:t>Личные местоимения 1, 2, 3</w:t>
      </w:r>
      <w:r w:rsidRPr="00187622">
        <w:rPr>
          <w:rFonts w:eastAsia="@Arial Unicode MS"/>
        </w:rPr>
        <w:noBreakHyphen/>
        <w:t>го лица единственного и множественного числа.</w:t>
      </w:r>
      <w:r w:rsidRPr="00187622">
        <w:t xml:space="preserve"> </w:t>
      </w:r>
      <w:r w:rsidRPr="00187622">
        <w:rPr>
          <w:rStyle w:val="Corbel"/>
        </w:rPr>
        <w:t>Род  местоимений  3-го лица единственного числа.</w:t>
      </w:r>
    </w:p>
    <w:p w:rsidR="0056369B" w:rsidRDefault="0056369B" w:rsidP="00D32568">
      <w:pPr>
        <w:rPr>
          <w:rFonts w:eastAsia="@Arial Unicode MS"/>
        </w:rPr>
      </w:pPr>
    </w:p>
    <w:p w:rsidR="0056369B" w:rsidRPr="007A7C82" w:rsidRDefault="0056369B" w:rsidP="00D32568">
      <w:pPr>
        <w:rPr>
          <w:rFonts w:eastAsia="@Arial Unicode MS"/>
          <w:color w:val="FF0000"/>
        </w:rPr>
      </w:pPr>
      <w:r w:rsidRPr="007A7C82">
        <w:rPr>
          <w:rFonts w:eastAsia="@Arial Unicode MS"/>
        </w:rPr>
        <w:t>Глагол. Значение и употребление в речи.</w:t>
      </w:r>
      <w:r w:rsidRPr="007A7C82">
        <w:rPr>
          <w:rStyle w:val="SegoeUI"/>
          <w:rFonts w:eastAsia="@Arial Unicode MS"/>
        </w:rPr>
        <w:t xml:space="preserve"> </w:t>
      </w:r>
      <w:r w:rsidRPr="007A7C82">
        <w:rPr>
          <w:rFonts w:eastAsia="@Arial Unicode MS"/>
        </w:rPr>
        <w:t>Неопределенная форма глагола.</w:t>
      </w:r>
      <w:r w:rsidRPr="007A7C82">
        <w:rPr>
          <w:rStyle w:val="Corbel"/>
          <w:sz w:val="20"/>
          <w:szCs w:val="20"/>
        </w:rPr>
        <w:t xml:space="preserve"> </w:t>
      </w:r>
      <w:r w:rsidRPr="007A7C82">
        <w:rPr>
          <w:rStyle w:val="Corbel"/>
        </w:rPr>
        <w:t>Общее представление о неопределённой форме как начальной глагольной форме.</w:t>
      </w:r>
      <w:r w:rsidRPr="007A7C82">
        <w:rPr>
          <w:rStyle w:val="SegoeUI"/>
          <w:rFonts w:eastAsia="@Arial Unicode MS"/>
        </w:rPr>
        <w:t xml:space="preserve"> </w:t>
      </w:r>
      <w:r w:rsidRPr="007A7C82">
        <w:rPr>
          <w:rFonts w:eastAsia="@Arial Unicode MS"/>
        </w:rPr>
        <w:t>Различение глаголов, отвечающих на вопросы «что сделать?» и «что делать?».</w:t>
      </w:r>
      <w:r w:rsidRPr="007A7C82">
        <w:t xml:space="preserve"> </w:t>
      </w:r>
      <w:r w:rsidRPr="007A7C82">
        <w:rPr>
          <w:rStyle w:val="Corbel"/>
        </w:rPr>
        <w:t>Изменение глаголов по числам.</w:t>
      </w:r>
      <w:r w:rsidRPr="007A7C82">
        <w:t xml:space="preserve"> </w:t>
      </w:r>
      <w:r w:rsidRPr="007A7C82">
        <w:rPr>
          <w:rStyle w:val="Corbel"/>
        </w:rPr>
        <w:t>Единственное и множественное число глаголов.</w:t>
      </w:r>
      <w:r w:rsidRPr="007A7C82">
        <w:rPr>
          <w:rStyle w:val="SegoeUI"/>
          <w:rFonts w:eastAsia="@Arial Unicode MS"/>
        </w:rPr>
        <w:t xml:space="preserve"> </w:t>
      </w:r>
      <w:r w:rsidRPr="007A7C82">
        <w:rPr>
          <w:rFonts w:eastAsia="@Arial Unicode MS"/>
        </w:rPr>
        <w:t>Изменение глаголов по временам.</w:t>
      </w:r>
      <w:r w:rsidRPr="007A7C82">
        <w:rPr>
          <w:rStyle w:val="SegoeUI"/>
          <w:rFonts w:eastAsia="@Arial Unicode MS"/>
        </w:rPr>
        <w:t xml:space="preserve"> </w:t>
      </w:r>
      <w:r w:rsidRPr="007A7C82">
        <w:rPr>
          <w:rFonts w:eastAsia="@Arial Unicode MS"/>
        </w:rPr>
        <w:t>Определение времени глагола.</w:t>
      </w:r>
      <w:r w:rsidRPr="00D01189">
        <w:rPr>
          <w:rFonts w:eastAsia="@Arial Unicode MS"/>
        </w:rPr>
        <w:t xml:space="preserve"> </w:t>
      </w:r>
      <w:r w:rsidRPr="00E51B20">
        <w:rPr>
          <w:rFonts w:eastAsia="@Arial Unicode MS"/>
        </w:rPr>
        <w:t>Изменение глаголов по лицам и числам в настоящем и будущем времени (спряжение).</w:t>
      </w:r>
    </w:p>
    <w:p w:rsidR="0056369B" w:rsidRPr="007A7C82" w:rsidRDefault="0056369B" w:rsidP="00D32568">
      <w:pPr>
        <w:tabs>
          <w:tab w:val="left" w:leader="dot" w:pos="624"/>
        </w:tabs>
        <w:jc w:val="both"/>
        <w:rPr>
          <w:rFonts w:eastAsia="@Arial Unicode MS"/>
        </w:rPr>
      </w:pPr>
      <w:r w:rsidRPr="007A7C82">
        <w:rPr>
          <w:rFonts w:eastAsia="@Arial Unicode MS"/>
        </w:rPr>
        <w:t>Изменение глаголов прошедшего времени по родам и числам. Морфологический разбор глаголов.</w:t>
      </w:r>
    </w:p>
    <w:p w:rsidR="0056369B" w:rsidRDefault="0056369B" w:rsidP="00D32568">
      <w:pPr>
        <w:rPr>
          <w:rStyle w:val="Corbel"/>
        </w:rPr>
      </w:pPr>
      <w:r>
        <w:rPr>
          <w:rStyle w:val="Corbel"/>
        </w:rPr>
        <w:t>Значение</w:t>
      </w:r>
      <w:r w:rsidRPr="007A7C82">
        <w:rPr>
          <w:rStyle w:val="Corbel"/>
        </w:rPr>
        <w:t xml:space="preserve">, использование числительных в речи.  </w:t>
      </w:r>
    </w:p>
    <w:p w:rsidR="0056369B" w:rsidRPr="007C58CC" w:rsidRDefault="0056369B" w:rsidP="00D32568">
      <w:pPr>
        <w:rPr>
          <w:rStyle w:val="23"/>
          <w:iCs/>
          <w:szCs w:val="22"/>
        </w:rPr>
      </w:pPr>
      <w:r w:rsidRPr="007A7C82">
        <w:rPr>
          <w:rStyle w:val="Corbel"/>
        </w:rPr>
        <w:t xml:space="preserve"> </w:t>
      </w:r>
      <w:r w:rsidRPr="00E734AC">
        <w:rPr>
          <w:rStyle w:val="23"/>
          <w:i w:val="0"/>
          <w:iCs/>
          <w:szCs w:val="22"/>
        </w:rPr>
        <w:t>Частица</w:t>
      </w:r>
      <w:r w:rsidRPr="00E734AC">
        <w:rPr>
          <w:rStyle w:val="22"/>
          <w:bCs/>
          <w:i w:val="0"/>
          <w:iCs/>
          <w:szCs w:val="22"/>
        </w:rPr>
        <w:t xml:space="preserve"> не  </w:t>
      </w:r>
      <w:r w:rsidRPr="00E734AC">
        <w:rPr>
          <w:rStyle w:val="23"/>
          <w:i w:val="0"/>
          <w:iCs/>
          <w:szCs w:val="22"/>
        </w:rPr>
        <w:t>её значение</w:t>
      </w:r>
      <w:r w:rsidRPr="007C58CC">
        <w:rPr>
          <w:rStyle w:val="23"/>
          <w:iCs/>
          <w:szCs w:val="22"/>
        </w:rPr>
        <w:t>.</w:t>
      </w:r>
    </w:p>
    <w:p w:rsidR="0056369B" w:rsidRPr="007C58CC" w:rsidRDefault="0056369B" w:rsidP="00D32568">
      <w:pPr>
        <w:rPr>
          <w:rStyle w:val="23"/>
          <w:iCs/>
          <w:szCs w:val="22"/>
        </w:rPr>
      </w:pPr>
      <w:r w:rsidRPr="004060B9">
        <w:rPr>
          <w:rStyle w:val="Corbel"/>
        </w:rPr>
        <w:t>Морфологический разбор.</w:t>
      </w:r>
    </w:p>
    <w:p w:rsidR="0056369B" w:rsidRPr="007A7C82" w:rsidRDefault="0056369B" w:rsidP="00D32568">
      <w:pPr>
        <w:rPr>
          <w:sz w:val="28"/>
          <w:szCs w:val="28"/>
        </w:rPr>
      </w:pPr>
      <w:r w:rsidRPr="00E734AC">
        <w:rPr>
          <w:rStyle w:val="22"/>
          <w:b w:val="0"/>
          <w:bCs/>
          <w:i w:val="0"/>
          <w:iCs/>
          <w:szCs w:val="22"/>
        </w:rPr>
        <w:t>Предлог.</w:t>
      </w:r>
      <w:r w:rsidRPr="00E734AC">
        <w:rPr>
          <w:b/>
          <w:i/>
        </w:rPr>
        <w:t xml:space="preserve"> </w:t>
      </w:r>
      <w:r w:rsidRPr="007C58CC">
        <w:t>Знакомство с наиболее употребительными предлогами. Функция предлогов: образование падежных форм имён существитель</w:t>
      </w:r>
      <w:r w:rsidRPr="007C58CC">
        <w:softHyphen/>
        <w:t xml:space="preserve">ных и </w:t>
      </w:r>
      <w:r>
        <w:t>местоимении.</w:t>
      </w:r>
      <w:r w:rsidRPr="007A7C82">
        <w:rPr>
          <w:rStyle w:val="Corbel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56369B" w:rsidRDefault="0056369B" w:rsidP="00D32568">
      <w:pPr>
        <w:tabs>
          <w:tab w:val="left" w:leader="dot" w:pos="624"/>
        </w:tabs>
        <w:jc w:val="both"/>
        <w:rPr>
          <w:rFonts w:eastAsia="@Arial Unicode MS"/>
        </w:rPr>
      </w:pPr>
    </w:p>
    <w:p w:rsidR="0056369B" w:rsidRPr="00355E3E" w:rsidRDefault="0056369B" w:rsidP="00D32568">
      <w:r w:rsidRPr="00355E3E">
        <w:rPr>
          <w:rFonts w:eastAsia="@Arial Unicode MS"/>
          <w:b/>
          <w:bCs/>
        </w:rPr>
        <w:t>Синтаксис</w:t>
      </w:r>
      <w:r>
        <w:rPr>
          <w:rStyle w:val="LucidaSansUnicode"/>
        </w:rPr>
        <w:t>.</w:t>
      </w:r>
      <w:r w:rsidRPr="00355E3E">
        <w:rPr>
          <w:rStyle w:val="LucidaSansUnicode"/>
        </w:rPr>
        <w:t xml:space="preserve"> </w:t>
      </w:r>
      <w:r w:rsidRPr="007A7C82">
        <w:rPr>
          <w:rStyle w:val="Corbel"/>
        </w:rPr>
        <w:t>Предложение. Различение предложений по цели высказывания: повествовательные, вопросительные, побудительные.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>Различение  предложений по  эмоциональной  окраске (интонации): восклицательные и невосклицательные.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 xml:space="preserve">Обращение. Предложения с обращением. 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>Различение  главных и второстепенных членов предложения.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Fonts w:eastAsia="@Arial Unicode MS"/>
        </w:rPr>
        <w:t>Установление связи (при помощи смысловых вопросов) между словами в словосочетании и предложении.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>Различение простых и сложных предложений . Запятая между частями сложного предложения.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>Сложное предложение.</w:t>
      </w:r>
      <w:r w:rsidRPr="004E01BC">
        <w:rPr>
          <w:rStyle w:val="12"/>
          <w:rFonts w:eastAsia="@Arial Unicode MS"/>
        </w:rPr>
        <w:t xml:space="preserve"> </w:t>
      </w:r>
      <w:r w:rsidRPr="00C50C1A">
        <w:rPr>
          <w:rStyle w:val="12"/>
          <w:rFonts w:eastAsia="@Arial Unicode MS"/>
        </w:rPr>
        <w:t xml:space="preserve">Союзы и, а, но, их роль в речи.  </w:t>
      </w:r>
      <w:r w:rsidRPr="007A7C82">
        <w:rPr>
          <w:rStyle w:val="LucidaSansUnicode"/>
        </w:rPr>
        <w:t xml:space="preserve">  </w:t>
      </w:r>
      <w:r w:rsidRPr="007A7C82">
        <w:rPr>
          <w:rFonts w:eastAsia="@Arial Unicode MS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7A7C82">
        <w:rPr>
          <w:rFonts w:eastAsia="@Arial Unicode MS"/>
          <w:bCs/>
          <w:i/>
          <w:iCs/>
        </w:rPr>
        <w:t>и</w:t>
      </w:r>
      <w:r w:rsidRPr="007A7C82">
        <w:rPr>
          <w:rFonts w:eastAsia="@Arial Unicode MS"/>
        </w:rPr>
        <w:t xml:space="preserve">, </w:t>
      </w:r>
      <w:r w:rsidRPr="007A7C82">
        <w:rPr>
          <w:rFonts w:eastAsia="@Arial Unicode MS"/>
          <w:bCs/>
          <w:i/>
          <w:iCs/>
        </w:rPr>
        <w:t>а</w:t>
      </w:r>
      <w:r w:rsidRPr="007A7C82">
        <w:rPr>
          <w:rFonts w:eastAsia="@Arial Unicode MS"/>
        </w:rPr>
        <w:t xml:space="preserve">, </w:t>
      </w:r>
      <w:r w:rsidRPr="007A7C82">
        <w:rPr>
          <w:rFonts w:eastAsia="@Arial Unicode MS"/>
          <w:bCs/>
          <w:i/>
          <w:iCs/>
        </w:rPr>
        <w:t>но</w:t>
      </w:r>
      <w:r w:rsidRPr="007A7C82">
        <w:rPr>
          <w:rFonts w:eastAsia="@Arial Unicode MS"/>
        </w:rPr>
        <w:t>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>Словосочетание.</w:t>
      </w:r>
      <w:r w:rsidRPr="007A7C82">
        <w:rPr>
          <w:rStyle w:val="Verdana"/>
          <w:rFonts w:eastAsia="@Arial Unicode MS"/>
        </w:rPr>
        <w:t xml:space="preserve"> </w:t>
      </w:r>
      <w:r w:rsidRPr="007A7C82">
        <w:rPr>
          <w:rFonts w:eastAsia="@Arial Unicode MS"/>
        </w:rPr>
        <w:t>Различение предложения, словосочетания, слова (осознание их сходства и различий).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Corbel"/>
        </w:rPr>
        <w:t>Синтаксическая функция имени прилагательного в предложении.</w:t>
      </w:r>
      <w:r w:rsidRPr="004E01BC">
        <w:rPr>
          <w:rStyle w:val="c12"/>
        </w:rPr>
        <w:t xml:space="preserve"> </w:t>
      </w:r>
      <w:r w:rsidRPr="004060B9">
        <w:rPr>
          <w:rStyle w:val="c12"/>
        </w:rPr>
        <w:t>Синтаксический анализ простого предложения с двумя главными членами.</w:t>
      </w:r>
    </w:p>
    <w:p w:rsidR="0056369B" w:rsidRDefault="0056369B" w:rsidP="00D325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56369B" w:rsidRPr="00355E3E" w:rsidRDefault="0056369B" w:rsidP="00D32568">
      <w:pPr>
        <w:rPr>
          <w:b/>
        </w:rPr>
      </w:pPr>
      <w:r w:rsidRPr="00355E3E">
        <w:rPr>
          <w:rFonts w:eastAsia="@Arial Unicode MS"/>
          <w:b/>
          <w:bCs/>
        </w:rPr>
        <w:t>Орфография и пунктуация</w:t>
      </w:r>
      <w:r>
        <w:rPr>
          <w:rFonts w:eastAsia="@Arial Unicode MS"/>
          <w:b/>
          <w:bCs/>
        </w:rPr>
        <w:t>.</w:t>
      </w:r>
      <w:r w:rsidRPr="00355E3E">
        <w:rPr>
          <w:rFonts w:eastAsia="@Arial Unicode MS"/>
          <w:b/>
          <w:bCs/>
        </w:rPr>
        <w:t xml:space="preserve"> </w:t>
      </w:r>
      <w:r w:rsidRPr="007A7C82">
        <w:rPr>
          <w:rFonts w:eastAsia="@Arial Unicode MS"/>
        </w:rPr>
        <w:t>Применение    правил правописания: разделительные ъ и ь.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Формирование орфографической зоркости, использование разных способов выбора написания в зависимости от места орфограммы в слове.</w:t>
      </w:r>
      <w:r w:rsidRPr="007A7C82">
        <w:rPr>
          <w:rStyle w:val="Verdana"/>
          <w:rFonts w:eastAsia="@Arial Unicode MS"/>
        </w:rPr>
        <w:t xml:space="preserve"> </w:t>
      </w:r>
      <w:r w:rsidRPr="007A7C82">
        <w:rPr>
          <w:rFonts w:eastAsia="@Arial Unicode MS"/>
        </w:rPr>
        <w:t>Использование орфографического словаря.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Применение правил правописания: проверяемые безударные гласные в корне слова.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Corbel"/>
        </w:rPr>
        <w:t xml:space="preserve">Правописание слов с двумя безударными гласными в корне слова. Слова с буквосочетаниями </w:t>
      </w:r>
      <w:r w:rsidRPr="007A7C82">
        <w:rPr>
          <w:rStyle w:val="TrebuchetMS"/>
        </w:rPr>
        <w:t>-оло-, -оро-, -ере-.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Fonts w:eastAsia="@Arial Unicode MS"/>
        </w:rPr>
        <w:t>Применение правил правописания:</w:t>
      </w:r>
      <w:r w:rsidRPr="007A7C82">
        <w:rPr>
          <w:rStyle w:val="Verdana"/>
          <w:rFonts w:eastAsia="@Arial Unicode MS"/>
        </w:rPr>
        <w:t xml:space="preserve"> </w:t>
      </w:r>
      <w:r w:rsidRPr="007A7C82">
        <w:rPr>
          <w:rFonts w:eastAsia="@Arial Unicode MS"/>
        </w:rPr>
        <w:t>парные звонкие и глухие согласные в корне слова.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Corbel"/>
        </w:rPr>
        <w:t xml:space="preserve">Правописание слов с парными по глухости-звонкости согласными </w:t>
      </w:r>
      <w:r w:rsidRPr="007A7C82">
        <w:t>на конце слов и перед согласным в корне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Применение правил правописания:</w:t>
      </w:r>
      <w:r w:rsidRPr="007A7C82">
        <w:rPr>
          <w:rStyle w:val="Verdana"/>
          <w:rFonts w:eastAsia="@Arial Unicode MS"/>
        </w:rPr>
        <w:t xml:space="preserve"> </w:t>
      </w:r>
      <w:r w:rsidRPr="007A7C82">
        <w:rPr>
          <w:rFonts w:eastAsia="@Arial Unicode MS"/>
        </w:rPr>
        <w:t>непроизносимые согласные.</w:t>
      </w:r>
    </w:p>
    <w:p w:rsidR="0056369B" w:rsidRPr="007A7C82" w:rsidRDefault="0056369B" w:rsidP="00D32568">
      <w:pPr>
        <w:rPr>
          <w:rStyle w:val="81"/>
        </w:rPr>
      </w:pPr>
      <w:r w:rsidRPr="007A7C82">
        <w:rPr>
          <w:rStyle w:val="81"/>
        </w:rPr>
        <w:t>Правописание слов с удвоенными согласными.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Применение правил правописания:</w:t>
      </w:r>
      <w:r w:rsidRPr="007A7C82">
        <w:rPr>
          <w:rStyle w:val="Verdana"/>
          <w:rFonts w:eastAsia="@Arial Unicode MS"/>
        </w:rPr>
        <w:t xml:space="preserve"> </w:t>
      </w:r>
      <w:r w:rsidRPr="007A7C82">
        <w:rPr>
          <w:rFonts w:eastAsia="@Arial Unicode MS"/>
        </w:rPr>
        <w:t>гласные и согласные в неизменяемых на письме приставках.</w:t>
      </w:r>
    </w:p>
    <w:p w:rsidR="0056369B" w:rsidRPr="007A7C82" w:rsidRDefault="0056369B" w:rsidP="00D32568">
      <w:pPr>
        <w:rPr>
          <w:rStyle w:val="81"/>
        </w:rPr>
      </w:pPr>
      <w:r w:rsidRPr="007A7C82">
        <w:rPr>
          <w:rStyle w:val="81"/>
        </w:rPr>
        <w:t>Правописание суффиксов в словах.</w:t>
      </w:r>
    </w:p>
    <w:p w:rsidR="0056369B" w:rsidRPr="007A7C82" w:rsidRDefault="0056369B" w:rsidP="00D32568">
      <w:pPr>
        <w:rPr>
          <w:rStyle w:val="81"/>
        </w:rPr>
      </w:pPr>
      <w:r w:rsidRPr="007A7C82">
        <w:rPr>
          <w:rStyle w:val="81"/>
        </w:rPr>
        <w:t>Правописание значимых частей слова.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Применение правил правописания :раздельное написание предлогов с другими словами.</w:t>
      </w:r>
    </w:p>
    <w:p w:rsidR="0056369B" w:rsidRPr="00D375B1" w:rsidRDefault="0056369B" w:rsidP="00D32568">
      <w:r w:rsidRPr="00D375B1">
        <w:t>Суффиксы  -ек, –ик, в словах, их   правописание.</w:t>
      </w:r>
    </w:p>
    <w:p w:rsidR="0056369B" w:rsidRPr="00D375B1" w:rsidRDefault="0056369B" w:rsidP="00D32568">
      <w:pPr>
        <w:tabs>
          <w:tab w:val="left" w:leader="dot" w:pos="624"/>
        </w:tabs>
        <w:jc w:val="both"/>
        <w:rPr>
          <w:rFonts w:eastAsia="@Arial Unicode MS"/>
        </w:rPr>
      </w:pPr>
      <w:r w:rsidRPr="00D375B1">
        <w:rPr>
          <w:rFonts w:eastAsia="@Arial Unicode MS"/>
        </w:rPr>
        <w:t>Применение правил правописания: мягкий знак после шипящих на конце имен существительных (</w:t>
      </w:r>
      <w:r w:rsidRPr="00D375B1">
        <w:rPr>
          <w:rFonts w:eastAsia="@Arial Unicode MS"/>
          <w:bCs/>
        </w:rPr>
        <w:t>ночь</w:t>
      </w:r>
      <w:r w:rsidRPr="00D375B1">
        <w:rPr>
          <w:rFonts w:eastAsia="@Arial Unicode MS"/>
        </w:rPr>
        <w:t xml:space="preserve">, </w:t>
      </w:r>
      <w:r w:rsidRPr="00D375B1">
        <w:rPr>
          <w:rFonts w:eastAsia="@Arial Unicode MS"/>
          <w:bCs/>
        </w:rPr>
        <w:t>нож</w:t>
      </w:r>
      <w:r w:rsidRPr="00D375B1">
        <w:rPr>
          <w:rFonts w:eastAsia="@Arial Unicode MS"/>
        </w:rPr>
        <w:t xml:space="preserve">, </w:t>
      </w:r>
      <w:r w:rsidRPr="00D375B1">
        <w:rPr>
          <w:rFonts w:eastAsia="@Arial Unicode MS"/>
          <w:bCs/>
        </w:rPr>
        <w:t>рожь</w:t>
      </w:r>
      <w:r w:rsidRPr="00D375B1">
        <w:rPr>
          <w:rFonts w:eastAsia="@Arial Unicode MS"/>
        </w:rPr>
        <w:t xml:space="preserve">, </w:t>
      </w:r>
      <w:r w:rsidRPr="00D375B1">
        <w:rPr>
          <w:rFonts w:eastAsia="@Arial Unicode MS"/>
          <w:bCs/>
        </w:rPr>
        <w:t>мышь</w:t>
      </w:r>
      <w:r w:rsidRPr="00D375B1">
        <w:rPr>
          <w:rFonts w:eastAsia="@Arial Unicode MS"/>
        </w:rPr>
        <w:t>).</w:t>
      </w:r>
    </w:p>
    <w:p w:rsidR="0056369B" w:rsidRPr="00D375B1" w:rsidRDefault="0056369B" w:rsidP="00D32568">
      <w:pPr>
        <w:pStyle w:val="10"/>
        <w:spacing w:line="100" w:lineRule="atLeast"/>
        <w:rPr>
          <w:rFonts w:ascii="Times New Roman" w:eastAsia="@Arial Unicode MS" w:hAnsi="Times New Roman" w:cs="Times New Roman"/>
        </w:rPr>
      </w:pPr>
      <w:r w:rsidRPr="00D375B1">
        <w:rPr>
          <w:rStyle w:val="81"/>
          <w:rFonts w:ascii="Times New Roman" w:hAnsi="Times New Roman" w:cs="Times New Roman"/>
        </w:rPr>
        <w:t>Правописание имён существительных с шипящим звуком на конце слова.</w:t>
      </w:r>
      <w:r w:rsidRPr="00D375B1">
        <w:rPr>
          <w:rStyle w:val="SegoeUI"/>
          <w:rFonts w:ascii="Times New Roman" w:eastAsia="@Arial Unicode MS" w:hAnsi="Times New Roman" w:cs="Times New Roman"/>
        </w:rPr>
        <w:t xml:space="preserve"> </w:t>
      </w:r>
      <w:r w:rsidRPr="00D375B1">
        <w:rPr>
          <w:rFonts w:ascii="Times New Roman" w:eastAsia="@Arial Unicode MS" w:hAnsi="Times New Roman" w:cs="Times New Roman"/>
        </w:rPr>
        <w:t xml:space="preserve">Применение правил правописания: безударные падежные окончания имен существительных. </w:t>
      </w:r>
      <w:r w:rsidRPr="00D375B1">
        <w:rPr>
          <w:rStyle w:val="Corbel"/>
          <w:rFonts w:ascii="Times New Roman" w:hAnsi="Times New Roman" w:cs="Times New Roman"/>
        </w:rPr>
        <w:t>Применение правил правописания: раздельное написание предлогов с личными местоимениями.</w:t>
      </w:r>
      <w:r w:rsidRPr="00D375B1">
        <w:rPr>
          <w:rStyle w:val="Corbel"/>
          <w:rFonts w:ascii="Times New Roman" w:hAnsi="Times New Roman" w:cs="Times New Roman"/>
          <w:color w:val="FF0000"/>
        </w:rPr>
        <w:t xml:space="preserve"> </w:t>
      </w:r>
      <w:r w:rsidRPr="00D375B1">
        <w:rPr>
          <w:rFonts w:ascii="Times New Roman" w:eastAsia="@Arial Unicode MS" w:hAnsi="Times New Roman" w:cs="Times New Roman"/>
        </w:rPr>
        <w:t>Применение правил правописания: безударные окончания имен прилагательных.</w:t>
      </w:r>
      <w:r w:rsidRPr="00D375B1">
        <w:rPr>
          <w:rFonts w:ascii="Times New Roman" w:hAnsi="Times New Roman" w:cs="Times New Roman"/>
        </w:rPr>
        <w:t xml:space="preserve"> </w:t>
      </w:r>
      <w:r w:rsidRPr="00D375B1">
        <w:rPr>
          <w:rStyle w:val="Corbel"/>
          <w:rFonts w:ascii="Times New Roman" w:hAnsi="Times New Roman" w:cs="Times New Roman"/>
        </w:rPr>
        <w:t>Правописание родовых окончаний имён прилагательных.</w:t>
      </w:r>
      <w:r w:rsidRPr="00D375B1">
        <w:rPr>
          <w:rStyle w:val="SegoeUI"/>
          <w:rFonts w:ascii="Times New Roman" w:eastAsia="@Arial Unicode MS" w:hAnsi="Times New Roman" w:cs="Times New Roman"/>
        </w:rPr>
        <w:t xml:space="preserve"> </w:t>
      </w:r>
      <w:r w:rsidRPr="00D375B1">
        <w:rPr>
          <w:rFonts w:ascii="Times New Roman" w:eastAsia="@Arial Unicode MS" w:hAnsi="Times New Roman" w:cs="Times New Roman"/>
        </w:rPr>
        <w:t>Применение правил правописания: мягкий знак после шипящих на конце глаголов в форме 2</w:t>
      </w:r>
      <w:r w:rsidRPr="00D375B1">
        <w:rPr>
          <w:rFonts w:ascii="Times New Roman" w:eastAsia="@Arial Unicode MS" w:hAnsi="Times New Roman" w:cs="Times New Roman"/>
        </w:rPr>
        <w:noBreakHyphen/>
        <w:t>го лица единственного числа (</w:t>
      </w:r>
      <w:r w:rsidRPr="00D375B1">
        <w:rPr>
          <w:rFonts w:ascii="Times New Roman" w:eastAsia="@Arial Unicode MS" w:hAnsi="Times New Roman" w:cs="Times New Roman"/>
          <w:bCs/>
        </w:rPr>
        <w:t>пишешь</w:t>
      </w:r>
      <w:r w:rsidRPr="00D375B1">
        <w:rPr>
          <w:rFonts w:ascii="Times New Roman" w:eastAsia="@Arial Unicode MS" w:hAnsi="Times New Roman" w:cs="Times New Roman"/>
        </w:rPr>
        <w:t xml:space="preserve">, </w:t>
      </w:r>
      <w:r w:rsidRPr="00D375B1">
        <w:rPr>
          <w:rFonts w:ascii="Times New Roman" w:eastAsia="@Arial Unicode MS" w:hAnsi="Times New Roman" w:cs="Times New Roman"/>
          <w:bCs/>
        </w:rPr>
        <w:t>учишь</w:t>
      </w:r>
      <w:r w:rsidRPr="00D375B1">
        <w:rPr>
          <w:rFonts w:ascii="Times New Roman" w:eastAsia="@Arial Unicode MS" w:hAnsi="Times New Roman" w:cs="Times New Roman"/>
        </w:rPr>
        <w:t>).</w:t>
      </w:r>
      <w:r w:rsidRPr="00D375B1">
        <w:rPr>
          <w:rStyle w:val="SegoeUI"/>
          <w:rFonts w:ascii="Times New Roman" w:eastAsia="@Arial Unicode MS" w:hAnsi="Times New Roman" w:cs="Times New Roman"/>
        </w:rPr>
        <w:t xml:space="preserve"> </w:t>
      </w:r>
      <w:r w:rsidRPr="00D375B1">
        <w:rPr>
          <w:rFonts w:ascii="Times New Roman" w:eastAsia="@Arial Unicode MS" w:hAnsi="Times New Roman" w:cs="Times New Roman"/>
        </w:rPr>
        <w:t xml:space="preserve">Применение правил правописания: </w:t>
      </w:r>
      <w:r w:rsidRPr="00D375B1">
        <w:rPr>
          <w:rFonts w:ascii="Times New Roman" w:eastAsia="@Arial Unicode MS" w:hAnsi="Times New Roman" w:cs="Times New Roman"/>
          <w:bCs/>
        </w:rPr>
        <w:t xml:space="preserve">не </w:t>
      </w:r>
      <w:r w:rsidRPr="00D375B1">
        <w:rPr>
          <w:rFonts w:ascii="Times New Roman" w:eastAsia="@Arial Unicode MS" w:hAnsi="Times New Roman" w:cs="Times New Roman"/>
        </w:rPr>
        <w:t>с глаголами</w:t>
      </w:r>
    </w:p>
    <w:p w:rsidR="0056369B" w:rsidRPr="00355E3E" w:rsidRDefault="0056369B" w:rsidP="00D32568">
      <w:pPr>
        <w:rPr>
          <w:b/>
        </w:rPr>
      </w:pPr>
      <w:r w:rsidRPr="00355E3E">
        <w:rPr>
          <w:rFonts w:eastAsia="@Arial Unicode MS"/>
          <w:b/>
          <w:bCs/>
        </w:rPr>
        <w:t>Развитие речи</w:t>
      </w:r>
      <w:r>
        <w:rPr>
          <w:rFonts w:eastAsia="@Arial Unicode MS"/>
          <w:b/>
          <w:bCs/>
        </w:rPr>
        <w:t>.</w:t>
      </w:r>
      <w:r w:rsidRPr="00355E3E">
        <w:rPr>
          <w:rFonts w:eastAsia="@Arial Unicode MS"/>
          <w:b/>
          <w:bCs/>
        </w:rPr>
        <w:t xml:space="preserve"> </w:t>
      </w:r>
      <w:r w:rsidRPr="007A7C82">
        <w:rPr>
          <w:rStyle w:val="Calibri"/>
        </w:rPr>
        <w:t>Осознание ситуации  общения: с какой целью, с кем   и  где  происходит общение.   Выражение собственного мнения,  его аргументация.</w:t>
      </w:r>
      <w:r w:rsidRPr="007A7C82">
        <w:rPr>
          <w:sz w:val="28"/>
          <w:szCs w:val="28"/>
        </w:rPr>
        <w:t xml:space="preserve">                                                                       </w:t>
      </w:r>
    </w:p>
    <w:p w:rsidR="0056369B" w:rsidRPr="007A7C82" w:rsidRDefault="0056369B" w:rsidP="00D32568">
      <w:pPr>
        <w:rPr>
          <w:rStyle w:val="LucidaSansUnicode"/>
        </w:rPr>
      </w:pPr>
      <w:r w:rsidRPr="007A7C82">
        <w:rPr>
          <w:rStyle w:val="LucidaSansUnicode"/>
        </w:rPr>
        <w:t xml:space="preserve">Особенности  речевого    этикета в условиях общения   с людьми, плохо владеющими  русским языком. 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Style w:val="LucidaSansUnicode"/>
        </w:rPr>
        <w:t xml:space="preserve">Текст. </w:t>
      </w:r>
      <w:r w:rsidRPr="00F94045">
        <w:rPr>
          <w:rFonts w:eastAsia="@Arial Unicode MS"/>
        </w:rPr>
        <w:t>Последовательность предложений в тексте.  Последовательность частей текста (</w:t>
      </w:r>
      <w:r w:rsidRPr="00F94045">
        <w:rPr>
          <w:rFonts w:eastAsia="@Arial Unicode MS"/>
          <w:i/>
          <w:iCs/>
        </w:rPr>
        <w:t>абзацев</w:t>
      </w:r>
      <w:r w:rsidRPr="00F94045">
        <w:rPr>
          <w:rFonts w:eastAsia="@Arial Unicode MS"/>
        </w:rPr>
        <w:t>).</w:t>
      </w:r>
      <w:r w:rsidRPr="007A7C82">
        <w:rPr>
          <w:rStyle w:val="Corbel"/>
        </w:rPr>
        <w:t>Типы текстов: повествование, описание, рассуждение,  их особенности.</w:t>
      </w:r>
    </w:p>
    <w:p w:rsidR="0056369B" w:rsidRPr="007A7C82" w:rsidRDefault="0056369B" w:rsidP="00D32568">
      <w:pPr>
        <w:rPr>
          <w:rStyle w:val="LucidaSansUnicode"/>
        </w:rPr>
      </w:pPr>
      <w:r w:rsidRPr="007A7C82">
        <w:rPr>
          <w:rFonts w:eastAsia="@Arial Unicode MS"/>
        </w:rPr>
        <w:t xml:space="preserve">Создание собственных текстов   по  картине </w:t>
      </w:r>
      <w:r w:rsidRPr="007A7C82">
        <w:rPr>
          <w:rStyle w:val="LucidaSansUnicode"/>
        </w:rPr>
        <w:t xml:space="preserve"> В.Д. Поленова «Золотая осень».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Проект « Рассказ о слове».</w:t>
      </w:r>
      <w:r w:rsidRPr="00312CED">
        <w:rPr>
          <w:rFonts w:eastAsia="@Arial Unicode MS"/>
        </w:rPr>
        <w:t xml:space="preserve"> </w:t>
      </w:r>
      <w:r w:rsidRPr="00957888">
        <w:rPr>
          <w:rFonts w:eastAsia="@Arial Unicode MS"/>
        </w:rPr>
        <w:t>Знакомств</w:t>
      </w:r>
      <w:r>
        <w:rPr>
          <w:rFonts w:eastAsia="@Arial Unicode MS"/>
        </w:rPr>
        <w:t>о с основными видами изложений (</w:t>
      </w:r>
      <w:r w:rsidRPr="00957888">
        <w:rPr>
          <w:rFonts w:eastAsia="@Arial Unicode MS"/>
        </w:rPr>
        <w:t xml:space="preserve"> без заучивания определений): изложения подробные.</w:t>
      </w:r>
    </w:p>
    <w:p w:rsidR="0056369B" w:rsidRPr="007A7C82" w:rsidRDefault="0056369B" w:rsidP="00D32568">
      <w:pPr>
        <w:rPr>
          <w:rStyle w:val="Corbel"/>
        </w:rPr>
      </w:pPr>
      <w:r w:rsidRPr="007A7C82">
        <w:rPr>
          <w:rFonts w:eastAsia="@Arial Unicode MS"/>
        </w:rPr>
        <w:t>Знакомство с основными видами сочинений (без заучивания определений</w:t>
      </w:r>
      <w:r w:rsidRPr="007A7C82">
        <w:rPr>
          <w:rStyle w:val="SegoeUI"/>
          <w:rFonts w:eastAsia="@Arial Unicode MS"/>
        </w:rPr>
        <w:t xml:space="preserve"> )</w:t>
      </w:r>
      <w:r w:rsidRPr="007A7C82">
        <w:rPr>
          <w:rFonts w:eastAsia="@Arial Unicode MS"/>
        </w:rPr>
        <w:t xml:space="preserve"> : </w:t>
      </w:r>
      <w:r w:rsidRPr="007A7C82">
        <w:rPr>
          <w:rStyle w:val="Verdana"/>
          <w:rFonts w:eastAsia="@Arial Unicode MS"/>
        </w:rPr>
        <w:t xml:space="preserve"> </w:t>
      </w:r>
      <w:r w:rsidRPr="007A7C82">
        <w:rPr>
          <w:rFonts w:eastAsia="@Arial Unicode MS"/>
        </w:rPr>
        <w:t xml:space="preserve">сочинение </w:t>
      </w:r>
      <w:r w:rsidRPr="007A7C82">
        <w:rPr>
          <w:rFonts w:eastAsia="@Arial Unicode MS"/>
        </w:rPr>
        <w:noBreakHyphen/>
        <w:t>описание</w:t>
      </w:r>
      <w:r w:rsidRPr="007A7C82">
        <w:rPr>
          <w:rStyle w:val="SegoeUI"/>
          <w:rFonts w:eastAsia="@Arial Unicode MS"/>
        </w:rPr>
        <w:t xml:space="preserve"> </w:t>
      </w:r>
      <w:r w:rsidRPr="007A7C82">
        <w:rPr>
          <w:rFonts w:eastAsia="@Arial Unicode MS"/>
        </w:rPr>
        <w:t xml:space="preserve"> </w:t>
      </w:r>
      <w:r w:rsidRPr="007A7C82">
        <w:rPr>
          <w:rStyle w:val="Corbel"/>
        </w:rPr>
        <w:t>по репродукции картины А. А. Рылова «В голубом просторе».</w:t>
      </w:r>
      <w:r w:rsidRPr="00312CED">
        <w:rPr>
          <w:rFonts w:eastAsia="@Arial Unicode MS"/>
        </w:rPr>
        <w:t xml:space="preserve"> </w:t>
      </w:r>
    </w:p>
    <w:p w:rsidR="0056369B" w:rsidRPr="007A7C82" w:rsidRDefault="0056369B" w:rsidP="00D32568">
      <w:pPr>
        <w:rPr>
          <w:rFonts w:eastAsia="@Arial Unicode MS"/>
        </w:rPr>
      </w:pPr>
      <w:r>
        <w:rPr>
          <w:rFonts w:eastAsia="@Arial Unicode MS"/>
        </w:rPr>
        <w:t xml:space="preserve"> Выборочное изложение</w:t>
      </w:r>
      <w:r w:rsidRPr="007A7C82">
        <w:rPr>
          <w:rFonts w:eastAsia="@Arial Unicode MS"/>
        </w:rPr>
        <w:t xml:space="preserve"> « Времена года».</w:t>
      </w:r>
    </w:p>
    <w:p w:rsidR="0056369B" w:rsidRPr="007A7C82" w:rsidRDefault="0056369B" w:rsidP="00D32568">
      <w:pPr>
        <w:rPr>
          <w:rFonts w:eastAsia="@Arial Unicode MS"/>
        </w:rPr>
      </w:pPr>
      <w:r>
        <w:rPr>
          <w:rFonts w:eastAsia="@Arial Unicode MS"/>
        </w:rPr>
        <w:t>Подробное изложение повествовательного текста.</w:t>
      </w:r>
    </w:p>
    <w:p w:rsidR="0056369B" w:rsidRPr="007A7C82" w:rsidRDefault="0056369B" w:rsidP="00D32568">
      <w:pPr>
        <w:rPr>
          <w:rFonts w:eastAsia="@Arial Unicode MS"/>
        </w:rPr>
      </w:pPr>
      <w:r>
        <w:rPr>
          <w:rFonts w:eastAsia="@Arial Unicode MS"/>
        </w:rPr>
        <w:t xml:space="preserve"> Обучающее изложение.</w:t>
      </w:r>
    </w:p>
    <w:p w:rsidR="0056369B" w:rsidRPr="007A7C82" w:rsidRDefault="0056369B" w:rsidP="00D32568">
      <w:pPr>
        <w:rPr>
          <w:rFonts w:eastAsia="@Arial Unicode MS"/>
        </w:rPr>
      </w:pPr>
      <w:r w:rsidRPr="007A7C82">
        <w:rPr>
          <w:rFonts w:eastAsia="@Arial Unicode MS"/>
        </w:rPr>
        <w:t>Проект « Семья слов».</w:t>
      </w:r>
    </w:p>
    <w:p w:rsidR="0056369B" w:rsidRDefault="0056369B" w:rsidP="00D32568">
      <w:pPr>
        <w:rPr>
          <w:rStyle w:val="TrebuchetMS"/>
          <w:rFonts w:eastAsia="@Arial Unicode MS"/>
        </w:rPr>
      </w:pPr>
      <w:r>
        <w:rPr>
          <w:rFonts w:eastAsia="@Arial Unicode MS"/>
        </w:rPr>
        <w:t>С</w:t>
      </w:r>
      <w:r w:rsidRPr="007A7C82">
        <w:rPr>
          <w:rFonts w:eastAsia="@Arial Unicode MS"/>
        </w:rPr>
        <w:t xml:space="preserve">очинение </w:t>
      </w:r>
      <w:r w:rsidRPr="007A7C82">
        <w:rPr>
          <w:rFonts w:eastAsia="@Arial Unicode MS"/>
        </w:rPr>
        <w:noBreakHyphen/>
        <w:t xml:space="preserve"> описание </w:t>
      </w:r>
      <w:r w:rsidRPr="007A7C82">
        <w:rPr>
          <w:rStyle w:val="81"/>
        </w:rPr>
        <w:t>по репродукции картины В. М. Васнецова «Снегурочка».</w:t>
      </w:r>
    </w:p>
    <w:p w:rsidR="0056369B" w:rsidRPr="004F58B9" w:rsidRDefault="0056369B" w:rsidP="00D32568">
      <w:pPr>
        <w:rPr>
          <w:rStyle w:val="81"/>
          <w:rFonts w:eastAsia="@Arial Unicode MS"/>
        </w:rPr>
      </w:pPr>
      <w:r>
        <w:rPr>
          <w:rFonts w:eastAsia="@Arial Unicode MS"/>
        </w:rPr>
        <w:t>С</w:t>
      </w:r>
      <w:r w:rsidRPr="007A7C82">
        <w:rPr>
          <w:rFonts w:eastAsia="@Arial Unicode MS"/>
        </w:rPr>
        <w:t>очинение</w:t>
      </w:r>
      <w:r w:rsidRPr="007A7C82">
        <w:rPr>
          <w:rFonts w:eastAsia="@Arial Unicode MS"/>
        </w:rPr>
        <w:noBreakHyphen/>
        <w:t xml:space="preserve"> повествование  «Верный товарищ».</w:t>
      </w:r>
      <w:r w:rsidRPr="007A7C82">
        <w:rPr>
          <w:rStyle w:val="12"/>
          <w:rFonts w:eastAsia="@Arial Unicode MS"/>
        </w:rPr>
        <w:t xml:space="preserve"> </w:t>
      </w:r>
      <w:r w:rsidRPr="007A7C82">
        <w:rPr>
          <w:rFonts w:eastAsia="@Arial Unicode MS"/>
        </w:rPr>
        <w:t>Выражение собственного мнения, его аргументация.</w:t>
      </w:r>
    </w:p>
    <w:p w:rsidR="0056369B" w:rsidRPr="007A7C82" w:rsidRDefault="0056369B" w:rsidP="00D32568">
      <w:pPr>
        <w:rPr>
          <w:rFonts w:eastAsia="@Arial Unicode MS"/>
          <w:bCs/>
          <w:color w:val="FF0000"/>
        </w:rPr>
      </w:pPr>
      <w:r w:rsidRPr="007A7C82">
        <w:rPr>
          <w:rStyle w:val="81"/>
        </w:rPr>
        <w:t>Проект «Составляем «Орфографический словарь»</w:t>
      </w:r>
    </w:p>
    <w:p w:rsidR="0056369B" w:rsidRPr="007A7C82" w:rsidRDefault="0056369B" w:rsidP="00D32568">
      <w:pPr>
        <w:rPr>
          <w:sz w:val="28"/>
          <w:szCs w:val="28"/>
        </w:rPr>
      </w:pPr>
      <w:r>
        <w:rPr>
          <w:rFonts w:eastAsia="@Arial Unicode MS"/>
        </w:rPr>
        <w:t xml:space="preserve"> Подробное изложение</w:t>
      </w:r>
      <w:r w:rsidRPr="007A7C82">
        <w:rPr>
          <w:rFonts w:eastAsia="@Arial Unicode MS"/>
        </w:rPr>
        <w:t xml:space="preserve"> </w:t>
      </w:r>
      <w:r w:rsidRPr="007A7C82">
        <w:rPr>
          <w:rStyle w:val="81"/>
        </w:rPr>
        <w:t>по самостоятельно составленному плану.</w:t>
      </w:r>
    </w:p>
    <w:p w:rsidR="0056369B" w:rsidRPr="007A7C82" w:rsidRDefault="0056369B" w:rsidP="00D32568">
      <w:pPr>
        <w:rPr>
          <w:sz w:val="28"/>
          <w:szCs w:val="28"/>
        </w:rPr>
      </w:pPr>
      <w:r>
        <w:rPr>
          <w:rFonts w:eastAsia="@Arial Unicode MS"/>
        </w:rPr>
        <w:t>С</w:t>
      </w:r>
      <w:r w:rsidRPr="007A7C82">
        <w:rPr>
          <w:rFonts w:eastAsia="@Arial Unicode MS"/>
        </w:rPr>
        <w:t xml:space="preserve">очинение </w:t>
      </w:r>
      <w:r w:rsidRPr="007A7C82">
        <w:rPr>
          <w:rFonts w:eastAsia="@Arial Unicode MS"/>
        </w:rPr>
        <w:noBreakHyphen/>
        <w:t>описание</w:t>
      </w:r>
      <w:r w:rsidRPr="007A7C82">
        <w:rPr>
          <w:rStyle w:val="SegoeUI"/>
          <w:rFonts w:eastAsia="@Arial Unicode MS"/>
        </w:rPr>
        <w:t xml:space="preserve"> </w:t>
      </w:r>
      <w:r w:rsidRPr="007A7C82">
        <w:t>по репродукции картины К. Ф. Юона «Конец зимы. Полдень».</w:t>
      </w:r>
    </w:p>
    <w:p w:rsidR="0056369B" w:rsidRPr="007A7C82" w:rsidRDefault="0056369B" w:rsidP="00D32568">
      <w:pPr>
        <w:rPr>
          <w:sz w:val="28"/>
          <w:szCs w:val="28"/>
        </w:rPr>
      </w:pPr>
      <w:r w:rsidRPr="007A7C82">
        <w:rPr>
          <w:rFonts w:eastAsia="@Arial Unicode MS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56369B" w:rsidRPr="007A7C82" w:rsidRDefault="0056369B" w:rsidP="00D32568">
      <w:pPr>
        <w:rPr>
          <w:sz w:val="20"/>
          <w:szCs w:val="20"/>
        </w:rPr>
      </w:pPr>
      <w:r w:rsidRPr="007A7C82">
        <w:rPr>
          <w:rFonts w:eastAsia="@Arial Unicode MS"/>
        </w:rPr>
        <w:t>Создание собственных текстов с учетом точности, правильности, богатства и выразительности письменной речи; использование в текстах синонимов и антонимов.</w:t>
      </w:r>
      <w:r w:rsidRPr="007A7C82">
        <w:rPr>
          <w:sz w:val="20"/>
          <w:szCs w:val="20"/>
        </w:rPr>
        <w:t xml:space="preserve"> </w:t>
      </w:r>
    </w:p>
    <w:p w:rsidR="0056369B" w:rsidRDefault="0056369B" w:rsidP="00D32568">
      <w:pPr>
        <w:rPr>
          <w:rStyle w:val="Corbel"/>
        </w:rPr>
      </w:pPr>
      <w:r w:rsidRPr="007A7C82">
        <w:rPr>
          <w:rStyle w:val="Corbel"/>
        </w:rPr>
        <w:t>Проект «Имена прилагательные в загадках»</w:t>
      </w:r>
    </w:p>
    <w:p w:rsidR="0056369B" w:rsidRPr="007A7C82" w:rsidRDefault="0056369B" w:rsidP="00D32568">
      <w:r>
        <w:rPr>
          <w:rStyle w:val="Corbel"/>
        </w:rPr>
        <w:t>Сжатое изложение.</w:t>
      </w:r>
    </w:p>
    <w:p w:rsidR="0056369B" w:rsidRPr="007A7C82" w:rsidRDefault="0056369B" w:rsidP="00D32568">
      <w:pPr>
        <w:tabs>
          <w:tab w:val="left" w:leader="dot" w:pos="624"/>
        </w:tabs>
        <w:jc w:val="both"/>
        <w:rPr>
          <w:rFonts w:eastAsia="@Arial Unicode MS"/>
        </w:rPr>
      </w:pPr>
      <w:r w:rsidRPr="007A7C82">
        <w:rPr>
          <w:rFonts w:eastAsia="@Arial Unicode MS"/>
        </w:rPr>
        <w:t>Овладение основными умениями ведения разговора</w:t>
      </w:r>
      <w:r>
        <w:rPr>
          <w:rFonts w:eastAsia="@Arial Unicode MS"/>
        </w:rPr>
        <w:t>.</w:t>
      </w:r>
      <w:r w:rsidRPr="007A7C82">
        <w:rPr>
          <w:rStyle w:val="SegoeUI"/>
          <w:rFonts w:eastAsia="@Arial Unicode MS"/>
        </w:rPr>
        <w:t xml:space="preserve"> </w:t>
      </w:r>
      <w:r w:rsidRPr="007A7C82">
        <w:rPr>
          <w:rFonts w:eastAsia="@Arial Unicode MS"/>
        </w:rPr>
        <w:t>Практическое овладение устными монологическими высказываниями на определенную тему с использованием разных типов речи.</w:t>
      </w:r>
    </w:p>
    <w:p w:rsidR="0056369B" w:rsidRPr="007A7C82" w:rsidRDefault="0056369B" w:rsidP="00D32568">
      <w:pPr>
        <w:rPr>
          <w:sz w:val="28"/>
          <w:szCs w:val="28"/>
        </w:rPr>
      </w:pPr>
      <w:r w:rsidRPr="00E51B20">
        <w:rPr>
          <w:rFonts w:eastAsia="@Arial Unicode MS"/>
        </w:rPr>
        <w:t>План текста. Составление планов к данным текстам. Создание собственных текстов по предложенным планам</w:t>
      </w:r>
      <w:r>
        <w:rPr>
          <w:rFonts w:eastAsia="@Arial Unicode MS"/>
        </w:rPr>
        <w:t>.</w:t>
      </w:r>
    </w:p>
    <w:p w:rsidR="0056369B" w:rsidRDefault="0056369B" w:rsidP="00D325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</w:t>
      </w:r>
    </w:p>
    <w:p w:rsidR="0056369B" w:rsidRDefault="0056369B" w:rsidP="007A7C82">
      <w:pPr>
        <w:rPr>
          <w:b/>
          <w:sz w:val="28"/>
          <w:szCs w:val="28"/>
        </w:rPr>
      </w:pPr>
    </w:p>
    <w:p w:rsidR="0056369B" w:rsidRDefault="0056369B" w:rsidP="00D325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56369B" w:rsidRDefault="0056369B" w:rsidP="00D32568">
      <w:pPr>
        <w:rPr>
          <w:b/>
          <w:sz w:val="28"/>
          <w:szCs w:val="28"/>
        </w:rPr>
      </w:pPr>
    </w:p>
    <w:p w:rsidR="0056369B" w:rsidRDefault="0056369B" w:rsidP="00D32568">
      <w:pPr>
        <w:rPr>
          <w:b/>
          <w:sz w:val="28"/>
          <w:szCs w:val="28"/>
        </w:rPr>
      </w:pPr>
    </w:p>
    <w:p w:rsidR="0056369B" w:rsidRDefault="0056369B" w:rsidP="00D32568">
      <w:pPr>
        <w:rPr>
          <w:b/>
          <w:sz w:val="28"/>
          <w:szCs w:val="28"/>
        </w:rPr>
      </w:pPr>
    </w:p>
    <w:p w:rsidR="0056369B" w:rsidRDefault="0056369B" w:rsidP="00D32568">
      <w:pPr>
        <w:rPr>
          <w:b/>
          <w:sz w:val="28"/>
          <w:szCs w:val="28"/>
        </w:rPr>
      </w:pPr>
    </w:p>
    <w:p w:rsidR="0056369B" w:rsidRDefault="0056369B" w:rsidP="00D325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56369B" w:rsidRDefault="0056369B" w:rsidP="00D32568">
      <w:pPr>
        <w:rPr>
          <w:b/>
          <w:sz w:val="28"/>
          <w:szCs w:val="28"/>
        </w:rPr>
      </w:pPr>
    </w:p>
    <w:p w:rsidR="0056369B" w:rsidRDefault="0056369B" w:rsidP="00D325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</w:t>
      </w:r>
    </w:p>
    <w:p w:rsidR="0056369B" w:rsidRDefault="0056369B" w:rsidP="00184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</w:t>
      </w:r>
    </w:p>
    <w:p w:rsidR="0056369B" w:rsidRDefault="0056369B" w:rsidP="00184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56369B" w:rsidRDefault="0056369B" w:rsidP="00184048">
      <w:pPr>
        <w:rPr>
          <w:b/>
          <w:sz w:val="28"/>
          <w:szCs w:val="28"/>
        </w:rPr>
      </w:pPr>
    </w:p>
    <w:p w:rsidR="0056369B" w:rsidRDefault="0056369B" w:rsidP="00184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Pr="00355E3E">
        <w:rPr>
          <w:rStyle w:val="Heading3Char"/>
          <w:rFonts w:eastAsia="@Arial Unicode MS"/>
          <w:iCs/>
          <w:sz w:val="24"/>
          <w:lang w:val="ru-RU"/>
        </w:rPr>
        <w:t xml:space="preserve"> 4 класс</w:t>
      </w:r>
      <w:r w:rsidRPr="00184048">
        <w:rPr>
          <w:b/>
          <w:sz w:val="28"/>
          <w:szCs w:val="28"/>
        </w:rPr>
        <w:t xml:space="preserve"> </w:t>
      </w:r>
    </w:p>
    <w:p w:rsidR="0056369B" w:rsidRPr="00184048" w:rsidRDefault="0056369B" w:rsidP="00184048">
      <w:pPr>
        <w:rPr>
          <w:b/>
        </w:rPr>
      </w:pPr>
      <w:r w:rsidRPr="00184048">
        <w:rPr>
          <w:b/>
        </w:rPr>
        <w:t>Фонетика и  орфоэпия.</w:t>
      </w:r>
      <w:r>
        <w:rPr>
          <w:b/>
        </w:rPr>
        <w:t xml:space="preserve"> </w:t>
      </w:r>
      <w:r w:rsidRPr="006255C1">
        <w:t>Фонетический разбор слова.</w:t>
      </w:r>
    </w:p>
    <w:p w:rsidR="0056369B" w:rsidRDefault="0056369B" w:rsidP="00184048">
      <w:pPr>
        <w:jc w:val="both"/>
      </w:pPr>
    </w:p>
    <w:p w:rsidR="0056369B" w:rsidRPr="00184048" w:rsidRDefault="0056369B" w:rsidP="00184048">
      <w:pPr>
        <w:jc w:val="both"/>
        <w:rPr>
          <w:b/>
        </w:rPr>
      </w:pPr>
      <w:r w:rsidRPr="00184048">
        <w:rPr>
          <w:b/>
        </w:rPr>
        <w:t>Графика</w:t>
      </w:r>
      <w:r>
        <w:rPr>
          <w:b/>
        </w:rPr>
        <w:t xml:space="preserve">. </w:t>
      </w:r>
      <w:r w:rsidRPr="006255C1">
        <w:rPr>
          <w:rStyle w:val="Zag11"/>
          <w:rFonts w:eastAsia="@Arial Unicode MS"/>
        </w:rPr>
        <w:t>Использование алфавита при работе со словарями, справочниками, каталогами.</w:t>
      </w:r>
      <w:r>
        <w:rPr>
          <w:rStyle w:val="Zag11"/>
          <w:rFonts w:eastAsia="@Arial Unicode MS"/>
        </w:rPr>
        <w:t xml:space="preserve"> </w:t>
      </w:r>
      <w:r w:rsidRPr="006255C1">
        <w:rPr>
          <w:rStyle w:val="Zag11"/>
          <w:rFonts w:eastAsia="@Arial Unicode MS"/>
          <w:color w:val="auto"/>
        </w:rPr>
        <w:t>Использование небуквенных графических средств: пробела между словами, знака переноса, абзаца.</w:t>
      </w:r>
    </w:p>
    <w:p w:rsidR="0056369B" w:rsidRDefault="0056369B" w:rsidP="00184048">
      <w:pPr>
        <w:jc w:val="both"/>
        <w:rPr>
          <w:b/>
        </w:rPr>
      </w:pPr>
    </w:p>
    <w:p w:rsidR="0056369B" w:rsidRPr="005E6531" w:rsidRDefault="0056369B" w:rsidP="00184048">
      <w:pPr>
        <w:jc w:val="both"/>
        <w:rPr>
          <w:b/>
        </w:rPr>
      </w:pPr>
      <w:r w:rsidRPr="00184048">
        <w:rPr>
          <w:b/>
        </w:rPr>
        <w:t>Лексика</w:t>
      </w:r>
      <w:r>
        <w:rPr>
          <w:b/>
        </w:rPr>
        <w:t xml:space="preserve">. </w:t>
      </w:r>
      <w:r w:rsidRPr="006255C1">
        <w:t>Определение значения слова по тексту или уточнение с помощью толкового словаря. Представление об однозначных и многозначных словах, о прямом и переносном значении слова.</w:t>
      </w:r>
      <w:r>
        <w:t xml:space="preserve"> </w:t>
      </w:r>
      <w:r w:rsidRPr="00A94680">
        <w:rPr>
          <w:color w:val="000000"/>
        </w:rPr>
        <w:t>Заимствованные слова.</w:t>
      </w:r>
      <w:r>
        <w:rPr>
          <w:color w:val="000000"/>
        </w:rPr>
        <w:t xml:space="preserve"> </w:t>
      </w:r>
      <w:r w:rsidRPr="00A94680">
        <w:rPr>
          <w:color w:val="000000"/>
        </w:rPr>
        <w:t>Устаревшие слова.</w:t>
      </w:r>
    </w:p>
    <w:p w:rsidR="0056369B" w:rsidRDefault="0056369B" w:rsidP="00184048">
      <w:pPr>
        <w:jc w:val="both"/>
        <w:rPr>
          <w:color w:val="000000"/>
        </w:rPr>
      </w:pPr>
      <w:r w:rsidRPr="006255C1">
        <w:t xml:space="preserve">Наблюдение за использованием в речи синонимов и антонимов. </w:t>
      </w:r>
      <w:r w:rsidRPr="00A94680">
        <w:rPr>
          <w:color w:val="000000"/>
        </w:rPr>
        <w:t>Омонимы.</w:t>
      </w:r>
      <w:r>
        <w:rPr>
          <w:color w:val="000000"/>
        </w:rPr>
        <w:t xml:space="preserve"> </w:t>
      </w:r>
      <w:r w:rsidRPr="00A94680">
        <w:rPr>
          <w:color w:val="000000"/>
        </w:rPr>
        <w:t>Фразеологизмы.</w:t>
      </w:r>
    </w:p>
    <w:p w:rsidR="0056369B" w:rsidRDefault="0056369B" w:rsidP="00184048">
      <w:pPr>
        <w:jc w:val="both"/>
        <w:rPr>
          <w:color w:val="000000"/>
        </w:rPr>
      </w:pPr>
      <w:r>
        <w:rPr>
          <w:color w:val="000000"/>
        </w:rPr>
        <w:t>Лексическое значение слова.</w:t>
      </w:r>
    </w:p>
    <w:p w:rsidR="0056369B" w:rsidRDefault="0056369B" w:rsidP="00184048">
      <w:pPr>
        <w:jc w:val="both"/>
        <w:rPr>
          <w:color w:val="000000"/>
        </w:rPr>
      </w:pPr>
    </w:p>
    <w:p w:rsidR="0056369B" w:rsidRPr="00184048" w:rsidRDefault="0056369B" w:rsidP="00184048">
      <w:pPr>
        <w:jc w:val="both"/>
        <w:rPr>
          <w:b/>
        </w:rPr>
      </w:pPr>
      <w:r>
        <w:rPr>
          <w:b/>
        </w:rPr>
        <w:t xml:space="preserve">Состав слова (морфемика). </w:t>
      </w:r>
      <w:r w:rsidRPr="006255C1">
        <w:t>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</w:r>
      <w:r>
        <w:t xml:space="preserve"> </w:t>
      </w:r>
      <w:r w:rsidRPr="006255C1">
        <w:t xml:space="preserve">Образование однокоренных слов с помощью суффиксов и приставок. </w:t>
      </w:r>
    </w:p>
    <w:p w:rsidR="0056369B" w:rsidRPr="00184048" w:rsidRDefault="0056369B" w:rsidP="00184048">
      <w:pPr>
        <w:jc w:val="both"/>
      </w:pPr>
      <w:r w:rsidRPr="006255C1">
        <w:t>Разбор слова по составу.</w:t>
      </w:r>
      <w:r>
        <w:t xml:space="preserve"> </w:t>
      </w:r>
      <w:r>
        <w:rPr>
          <w:color w:val="000000"/>
        </w:rPr>
        <w:t xml:space="preserve">Состав слова. </w:t>
      </w:r>
      <w:r w:rsidRPr="00A94680">
        <w:rPr>
          <w:color w:val="000000"/>
        </w:rPr>
        <w:t>Словообразование имён прилагательных</w:t>
      </w:r>
      <w:r>
        <w:rPr>
          <w:color w:val="000000"/>
        </w:rPr>
        <w:t>.</w:t>
      </w:r>
    </w:p>
    <w:p w:rsidR="0056369B" w:rsidRDefault="0056369B" w:rsidP="00184048">
      <w:pPr>
        <w:jc w:val="both"/>
        <w:rPr>
          <w:color w:val="000000"/>
        </w:rPr>
      </w:pPr>
    </w:p>
    <w:p w:rsidR="0056369B" w:rsidRPr="00184048" w:rsidRDefault="0056369B" w:rsidP="00184048">
      <w:pPr>
        <w:jc w:val="both"/>
        <w:rPr>
          <w:b/>
          <w:i/>
          <w:color w:val="FF0000"/>
        </w:rPr>
      </w:pPr>
      <w:r w:rsidRPr="00184048">
        <w:rPr>
          <w:b/>
        </w:rPr>
        <w:t>Морфология.</w:t>
      </w:r>
      <w:r>
        <w:rPr>
          <w:b/>
        </w:rPr>
        <w:t xml:space="preserve"> </w:t>
      </w:r>
      <w:r w:rsidRPr="00357E97">
        <w:t xml:space="preserve">Части речи.  </w:t>
      </w:r>
      <w:r w:rsidRPr="006255C1">
        <w:rPr>
          <w:rStyle w:val="TrebuchetMS"/>
        </w:rPr>
        <w:t>Части речи</w:t>
      </w:r>
      <w:r w:rsidRPr="006255C1">
        <w:rPr>
          <w:rStyle w:val="Zag11"/>
          <w:rFonts w:eastAsia="@Arial Unicode MS"/>
        </w:rPr>
        <w:t>; деление частей речи на самостоятельные и служебные</w:t>
      </w:r>
      <w:r w:rsidRPr="006255C1">
        <w:rPr>
          <w:rStyle w:val="Zag11"/>
          <w:rFonts w:eastAsia="@Arial Unicode MS"/>
          <w:color w:val="auto"/>
        </w:rPr>
        <w:t>.</w:t>
      </w:r>
      <w:r w:rsidRPr="006255C1">
        <w:t xml:space="preserve">   Наречие. Значение и употребление в речи. </w:t>
      </w:r>
    </w:p>
    <w:p w:rsidR="0056369B" w:rsidRPr="00184048" w:rsidRDefault="0056369B" w:rsidP="00184048">
      <w:pPr>
        <w:jc w:val="both"/>
      </w:pPr>
      <w:r w:rsidRPr="006255C1">
        <w:t>Изменение существительных по падежам. Различение падежных и смысловых (синтаксических) вопросов.</w:t>
      </w:r>
      <w:r>
        <w:t xml:space="preserve"> </w:t>
      </w:r>
      <w:r w:rsidRPr="006255C1">
        <w:t>Определение падежа, в котором употреблено имя существительное.</w:t>
      </w:r>
      <w:r>
        <w:t xml:space="preserve"> </w:t>
      </w:r>
      <w:r w:rsidRPr="006255C1">
        <w:t>Различение изменяемых и неизменяемых слов.</w:t>
      </w:r>
      <w:r w:rsidRPr="006255C1">
        <w:rPr>
          <w:color w:val="000000"/>
        </w:rPr>
        <w:t xml:space="preserve"> </w:t>
      </w:r>
      <w:r w:rsidRPr="006255C1">
        <w:t xml:space="preserve">Определение принадлежности имён существительных  к 1, 2, 3- ему склонению. </w:t>
      </w:r>
      <w:r w:rsidRPr="00A94680">
        <w:rPr>
          <w:color w:val="000000"/>
        </w:rPr>
        <w:t>Падежные окончания имён существительных 1-го склонения</w:t>
      </w:r>
      <w:r>
        <w:rPr>
          <w:color w:val="000000"/>
        </w:rPr>
        <w:t>.</w:t>
      </w:r>
      <w:r w:rsidRPr="00A94680">
        <w:rPr>
          <w:color w:val="000000"/>
        </w:rPr>
        <w:t xml:space="preserve"> 2-е склонение имён существительных</w:t>
      </w:r>
      <w:r>
        <w:rPr>
          <w:color w:val="000000"/>
        </w:rPr>
        <w:t>.</w:t>
      </w:r>
      <w:r w:rsidRPr="00A94680">
        <w:rPr>
          <w:color w:val="000000"/>
        </w:rPr>
        <w:t xml:space="preserve"> Падежные окончания имён существительных 2-го склонения</w:t>
      </w:r>
      <w:r>
        <w:rPr>
          <w:color w:val="000000"/>
        </w:rPr>
        <w:t>.</w:t>
      </w:r>
      <w:r w:rsidRPr="00A94680">
        <w:rPr>
          <w:color w:val="000000"/>
        </w:rPr>
        <w:t xml:space="preserve"> 3-е склонение имён существительных</w:t>
      </w:r>
      <w:r>
        <w:rPr>
          <w:color w:val="000000"/>
        </w:rPr>
        <w:t>.</w:t>
      </w:r>
      <w:r w:rsidRPr="00A94680">
        <w:rPr>
          <w:color w:val="000000"/>
        </w:rPr>
        <w:t xml:space="preserve"> Падежные окончания имён существительных 3-го склонения</w:t>
      </w:r>
      <w:r>
        <w:rPr>
          <w:color w:val="000000"/>
        </w:rPr>
        <w:t>.</w:t>
      </w:r>
      <w:r w:rsidRPr="00A94680">
        <w:rPr>
          <w:color w:val="000000"/>
        </w:rPr>
        <w:t xml:space="preserve"> Падежные окончания имен существительных единственного числа 1, 2, 3 – го склонения.</w:t>
      </w:r>
      <w:r>
        <w:t xml:space="preserve">  </w:t>
      </w:r>
      <w:r w:rsidRPr="006255C1">
        <w:t>Морфологический разбор имён существительных.</w:t>
      </w:r>
      <w:r>
        <w:t xml:space="preserve"> </w:t>
      </w:r>
      <w:r w:rsidRPr="00A94680">
        <w:rPr>
          <w:color w:val="000000"/>
        </w:rPr>
        <w:t>Именительный и винительный падежи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>
        <w:rPr>
          <w:color w:val="000000"/>
        </w:rPr>
        <w:tab/>
      </w:r>
      <w:r w:rsidRPr="00A94680">
        <w:rPr>
          <w:color w:val="000000"/>
        </w:rPr>
        <w:t>Общее представление о склонении имён существительных во множественном числе</w:t>
      </w:r>
      <w:r>
        <w:rPr>
          <w:color w:val="000000"/>
        </w:rPr>
        <w:t xml:space="preserve">. </w:t>
      </w:r>
      <w:r w:rsidRPr="00A94680">
        <w:rPr>
          <w:color w:val="000000"/>
        </w:rPr>
        <w:t>Именительный падеж множественного числа</w:t>
      </w:r>
      <w:r>
        <w:rPr>
          <w:color w:val="000000"/>
        </w:rPr>
        <w:t xml:space="preserve">. </w:t>
      </w:r>
      <w:r w:rsidRPr="00A94680">
        <w:rPr>
          <w:color w:val="000000"/>
        </w:rPr>
        <w:t>Родительный падеж множественного числа</w:t>
      </w:r>
      <w:r>
        <w:rPr>
          <w:color w:val="000000"/>
        </w:rPr>
        <w:t xml:space="preserve">. </w:t>
      </w:r>
      <w:r w:rsidRPr="00A94680">
        <w:rPr>
          <w:color w:val="000000"/>
        </w:rPr>
        <w:t>Винительный падеж множественного числа одушевлённых имён существительных</w:t>
      </w:r>
      <w:r>
        <w:rPr>
          <w:color w:val="000000"/>
        </w:rPr>
        <w:t xml:space="preserve"> .</w:t>
      </w:r>
      <w:r w:rsidRPr="00A94680">
        <w:rPr>
          <w:color w:val="000000"/>
        </w:rPr>
        <w:t>Дательный, творительный, предложный падежи множественного числа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 w:rsidRPr="006255C1">
        <w:t>Имя прилагательное.  Значение и употребление в речи.</w:t>
      </w:r>
      <w:r>
        <w:t xml:space="preserve"> </w:t>
      </w:r>
      <w:r w:rsidRPr="00A94680">
        <w:rPr>
          <w:color w:val="000000"/>
        </w:rPr>
        <w:t>Изменение имён прилагательных по родам, числам.</w:t>
      </w:r>
      <w:r>
        <w:rPr>
          <w:color w:val="000000"/>
        </w:rPr>
        <w:t xml:space="preserve"> </w:t>
      </w:r>
      <w:r w:rsidRPr="006255C1">
        <w:t xml:space="preserve">Изменение имён прилагательных по родам, числам  и падежам кроме прилагательных на  - ий, -ья, -ов, -ин. </w:t>
      </w:r>
      <w:r w:rsidRPr="00A94680">
        <w:rPr>
          <w:color w:val="000000"/>
        </w:rPr>
        <w:t>Склонение имён прилагательных мужского и среднего рода в единственном числе.</w:t>
      </w:r>
    </w:p>
    <w:p w:rsidR="0056369B" w:rsidRPr="00184048" w:rsidRDefault="0056369B" w:rsidP="00184048">
      <w:pPr>
        <w:jc w:val="both"/>
      </w:pPr>
      <w:r w:rsidRPr="006255C1">
        <w:t xml:space="preserve">Морфологический разбор имён прилагательных. </w:t>
      </w:r>
      <w:r w:rsidRPr="00A94680">
        <w:rPr>
          <w:color w:val="000000"/>
        </w:rPr>
        <w:t>Именительный, винительный, родительный падежи имён прилагательных мужского и среднего рода</w:t>
      </w:r>
      <w:r>
        <w:rPr>
          <w:color w:val="000000"/>
        </w:rPr>
        <w:t>.</w:t>
      </w:r>
      <w:r w:rsidRPr="00A94680">
        <w:rPr>
          <w:color w:val="000000"/>
        </w:rPr>
        <w:t xml:space="preserve"> Творительный и предложный падежи имён прилагательных мужского и среднего рода</w:t>
      </w:r>
      <w:r>
        <w:rPr>
          <w:color w:val="000000"/>
        </w:rPr>
        <w:t>.</w:t>
      </w:r>
      <w:r w:rsidRPr="00A94680">
        <w:rPr>
          <w:color w:val="000000"/>
        </w:rPr>
        <w:t xml:space="preserve"> Именительный и винительный падежи имён прилагательных женского рода</w:t>
      </w:r>
      <w:r>
        <w:rPr>
          <w:color w:val="000000"/>
        </w:rPr>
        <w:t>.</w:t>
      </w:r>
      <w:r w:rsidRPr="00A94680">
        <w:rPr>
          <w:color w:val="000000"/>
        </w:rPr>
        <w:t xml:space="preserve"> Родительный, дательный, творительный и предложный падежи имён прилагательных женского рода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</w:p>
    <w:p w:rsidR="0056369B" w:rsidRPr="00A94680" w:rsidRDefault="0056369B" w:rsidP="00184048">
      <w:pPr>
        <w:jc w:val="both"/>
        <w:rPr>
          <w:color w:val="000000"/>
        </w:rPr>
      </w:pPr>
      <w:r w:rsidRPr="003102BC">
        <w:t>Винительный и творительный падежи</w:t>
      </w:r>
      <w:r w:rsidRPr="00A94680">
        <w:rPr>
          <w:color w:val="000000"/>
        </w:rPr>
        <w:t xml:space="preserve"> имён прилагательных женского рода</w:t>
      </w:r>
      <w:r>
        <w:rPr>
          <w:color w:val="000000"/>
        </w:rPr>
        <w:t xml:space="preserve">. </w:t>
      </w:r>
      <w:r>
        <w:rPr>
          <w:i/>
          <w:color w:val="FF0000"/>
        </w:rPr>
        <w:t xml:space="preserve"> </w:t>
      </w:r>
      <w:r w:rsidRPr="00A94680">
        <w:rPr>
          <w:color w:val="000000"/>
        </w:rPr>
        <w:t>Склонение имён прилагательных во множественном числе.</w:t>
      </w:r>
    </w:p>
    <w:p w:rsidR="0056369B" w:rsidRPr="00A94680" w:rsidRDefault="0056369B" w:rsidP="00184048">
      <w:pPr>
        <w:jc w:val="both"/>
        <w:rPr>
          <w:color w:val="000000"/>
        </w:rPr>
      </w:pPr>
      <w:r w:rsidRPr="00A94680">
        <w:rPr>
          <w:color w:val="000000"/>
        </w:rPr>
        <w:t>Именительный и винительный падежи имён прилагательных множественного числа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</w:p>
    <w:p w:rsidR="0056369B" w:rsidRPr="00184048" w:rsidRDefault="0056369B" w:rsidP="00184048">
      <w:pPr>
        <w:jc w:val="both"/>
        <w:rPr>
          <w:color w:val="000000"/>
        </w:rPr>
      </w:pPr>
      <w:r w:rsidRPr="00A94680">
        <w:rPr>
          <w:color w:val="000000"/>
        </w:rPr>
        <w:t>Родительный и предложный падежи имён прилагательных множественного числа</w:t>
      </w:r>
      <w:r>
        <w:rPr>
          <w:color w:val="000000"/>
        </w:rPr>
        <w:t>.</w:t>
      </w:r>
      <w:r w:rsidRPr="00A94680">
        <w:rPr>
          <w:color w:val="000000"/>
        </w:rPr>
        <w:t xml:space="preserve"> Дательный и творительный падежи имён прилагательных множественного числа</w:t>
      </w:r>
      <w:r>
        <w:rPr>
          <w:color w:val="000000"/>
        </w:rPr>
        <w:t xml:space="preserve"> </w:t>
      </w:r>
      <w:r w:rsidRPr="00A94680">
        <w:rPr>
          <w:color w:val="000000"/>
        </w:rPr>
        <w:t>.Обобщение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>
        <w:rPr>
          <w:color w:val="000000"/>
        </w:rPr>
        <w:t xml:space="preserve">Имя прилагательное. </w:t>
      </w:r>
      <w:r w:rsidRPr="006255C1">
        <w:rPr>
          <w:rStyle w:val="Zag11"/>
          <w:rFonts w:eastAsia="@Arial Unicode MS"/>
          <w:color w:val="auto"/>
        </w:rPr>
        <w:t xml:space="preserve">Личные </w:t>
      </w:r>
      <w:r w:rsidRPr="006255C1">
        <w:t>местоимения, значение и употребление в речи.</w:t>
      </w:r>
    </w:p>
    <w:p w:rsidR="0056369B" w:rsidRPr="006255C1" w:rsidRDefault="0056369B" w:rsidP="00184048">
      <w:pPr>
        <w:jc w:val="both"/>
      </w:pPr>
      <w:r w:rsidRPr="006255C1">
        <w:t xml:space="preserve">Личные местоимения 1-го, 2-го, 3-го лица </w:t>
      </w:r>
      <w:r w:rsidRPr="006255C1">
        <w:rPr>
          <w:rStyle w:val="Zag11"/>
          <w:rFonts w:eastAsia="@Arial Unicode MS"/>
          <w:color w:val="auto"/>
        </w:rPr>
        <w:t>единственного и множественного числа.</w:t>
      </w:r>
      <w:r>
        <w:rPr>
          <w:rStyle w:val="Zag11"/>
          <w:rFonts w:eastAsia="@Arial Unicode MS"/>
          <w:color w:val="auto"/>
        </w:rPr>
        <w:t xml:space="preserve"> </w:t>
      </w:r>
      <w:r w:rsidRPr="006255C1">
        <w:t>Склонение личных местоимений.</w:t>
      </w:r>
    </w:p>
    <w:p w:rsidR="0056369B" w:rsidRPr="006255C1" w:rsidRDefault="0056369B" w:rsidP="00184048">
      <w:pPr>
        <w:jc w:val="both"/>
      </w:pPr>
      <w:r w:rsidRPr="00A728D6">
        <w:t>Склонение личных местоимений 3-го лица единственного и множественного числа</w:t>
      </w:r>
      <w:r>
        <w:t>.</w:t>
      </w:r>
      <w:r w:rsidRPr="00A728D6">
        <w:t xml:space="preserve"> </w:t>
      </w:r>
      <w:r w:rsidRPr="006255C1">
        <w:rPr>
          <w:rStyle w:val="Zag11"/>
          <w:rFonts w:eastAsia="@Arial Unicode MS"/>
          <w:color w:val="auto"/>
        </w:rPr>
        <w:t xml:space="preserve">Функция предлогов: образование падежных форм имен существительных и местоимений. </w:t>
      </w:r>
      <w:r w:rsidRPr="006255C1">
        <w:t>Морфологический разбор местоимений.</w:t>
      </w:r>
    </w:p>
    <w:p w:rsidR="0056369B" w:rsidRPr="006255C1" w:rsidRDefault="0056369B" w:rsidP="00184048">
      <w:pPr>
        <w:jc w:val="both"/>
      </w:pPr>
      <w:r w:rsidRPr="006255C1">
        <w:t>Глагол. Значение и употребление в речи. Время глагола. Изменение глаголов по временам. Неопределённая форма глагола.</w:t>
      </w:r>
    </w:p>
    <w:p w:rsidR="0056369B" w:rsidRPr="006255C1" w:rsidRDefault="0056369B" w:rsidP="00184048">
      <w:pPr>
        <w:jc w:val="both"/>
      </w:pPr>
      <w:r w:rsidRPr="006255C1">
        <w:rPr>
          <w:rStyle w:val="Zag11"/>
          <w:rFonts w:eastAsia="@Arial Unicode MS"/>
          <w:color w:val="auto"/>
        </w:rPr>
        <w:t>Изменение глаголов по лицам и числам в настоящем и будущем времени (спряжение).</w:t>
      </w:r>
    </w:p>
    <w:p w:rsidR="0056369B" w:rsidRPr="00184048" w:rsidRDefault="0056369B" w:rsidP="00184048">
      <w:pPr>
        <w:jc w:val="both"/>
        <w:rPr>
          <w:color w:val="000000"/>
        </w:rPr>
      </w:pPr>
      <w:r w:rsidRPr="00A94680">
        <w:rPr>
          <w:color w:val="000000"/>
        </w:rPr>
        <w:t>Ι и ΙΙ спряжения глаголов будущего времени</w:t>
      </w:r>
      <w:r>
        <w:rPr>
          <w:color w:val="000000"/>
        </w:rPr>
        <w:t xml:space="preserve">. </w:t>
      </w:r>
      <w:r w:rsidRPr="006255C1">
        <w:t xml:space="preserve">Способы определения Ι и ΙΙ спряжения глаголов </w:t>
      </w:r>
      <w:r w:rsidRPr="006255C1">
        <w:rPr>
          <w:rStyle w:val="Zag11"/>
          <w:rFonts w:eastAsia="@Arial Unicode MS"/>
          <w:color w:val="auto"/>
        </w:rPr>
        <w:t>(практическое овладение)</w:t>
      </w:r>
      <w:r w:rsidRPr="006255C1">
        <w:t>.</w:t>
      </w:r>
    </w:p>
    <w:p w:rsidR="0056369B" w:rsidRPr="00A94680" w:rsidRDefault="0056369B" w:rsidP="00184048">
      <w:pPr>
        <w:jc w:val="both"/>
        <w:rPr>
          <w:color w:val="000000"/>
        </w:rPr>
      </w:pPr>
      <w:r w:rsidRPr="00A94680">
        <w:rPr>
          <w:color w:val="000000"/>
        </w:rPr>
        <w:t xml:space="preserve">Личные окончания глаголов </w:t>
      </w:r>
      <w:r w:rsidRPr="00A94680">
        <w:rPr>
          <w:color w:val="000000"/>
          <w:lang w:val="en-US"/>
        </w:rPr>
        <w:t>I</w:t>
      </w:r>
      <w:r w:rsidRPr="00A94680">
        <w:rPr>
          <w:color w:val="000000"/>
        </w:rPr>
        <w:t xml:space="preserve"> и </w:t>
      </w:r>
      <w:r w:rsidRPr="00A94680">
        <w:rPr>
          <w:color w:val="000000"/>
          <w:lang w:val="en-US"/>
        </w:rPr>
        <w:t>II</w:t>
      </w:r>
      <w:r w:rsidRPr="00A94680">
        <w:rPr>
          <w:color w:val="000000"/>
        </w:rPr>
        <w:t xml:space="preserve"> спряжений</w:t>
      </w:r>
      <w:r>
        <w:rPr>
          <w:color w:val="000000"/>
        </w:rPr>
        <w:t>.</w:t>
      </w:r>
      <w:r w:rsidRPr="00A94680">
        <w:rPr>
          <w:color w:val="000000"/>
        </w:rPr>
        <w:t xml:space="preserve">  Упражнение в распознавании спряжения глаголов по неопределенной форме </w:t>
      </w:r>
    </w:p>
    <w:p w:rsidR="0056369B" w:rsidRPr="00184048" w:rsidRDefault="0056369B" w:rsidP="00184048">
      <w:pPr>
        <w:jc w:val="both"/>
      </w:pPr>
      <w:r w:rsidRPr="00184048">
        <w:t>Морфологический разбор глагола.</w:t>
      </w:r>
      <w:r>
        <w:t xml:space="preserve"> </w:t>
      </w:r>
      <w:r w:rsidRPr="00A94680">
        <w:rPr>
          <w:color w:val="000000"/>
        </w:rPr>
        <w:t>Изменение глаголов  прошедшего времени по родам и числам.</w:t>
      </w:r>
      <w:r>
        <w:rPr>
          <w:color w:val="000000"/>
        </w:rPr>
        <w:t xml:space="preserve"> Обобщение.</w:t>
      </w:r>
      <w:r w:rsidRPr="000E27A9">
        <w:rPr>
          <w:color w:val="000000"/>
        </w:rPr>
        <w:t xml:space="preserve"> </w:t>
      </w:r>
      <w:r>
        <w:rPr>
          <w:color w:val="000000"/>
        </w:rPr>
        <w:t>Глагол</w:t>
      </w:r>
      <w:r w:rsidRPr="00A94680">
        <w:rPr>
          <w:color w:val="000000"/>
        </w:rPr>
        <w:t>.</w:t>
      </w:r>
    </w:p>
    <w:p w:rsidR="0056369B" w:rsidRPr="00832787" w:rsidRDefault="0056369B" w:rsidP="00184048">
      <w:pPr>
        <w:jc w:val="both"/>
        <w:rPr>
          <w:color w:val="000000"/>
        </w:rPr>
      </w:pPr>
      <w:r>
        <w:rPr>
          <w:color w:val="000000"/>
        </w:rPr>
        <w:t xml:space="preserve">Имя существительное как часть речи. Имя прилагательное как часть речи. </w:t>
      </w:r>
      <w:r w:rsidRPr="00A94680">
        <w:rPr>
          <w:color w:val="000000"/>
        </w:rPr>
        <w:t>Глагол</w:t>
      </w:r>
      <w:r>
        <w:rPr>
          <w:color w:val="000000"/>
        </w:rPr>
        <w:t xml:space="preserve"> как часть речи. </w:t>
      </w:r>
      <w:r w:rsidRPr="00A94680">
        <w:rPr>
          <w:color w:val="000000"/>
        </w:rPr>
        <w:t>Местоимение</w:t>
      </w:r>
      <w:r>
        <w:rPr>
          <w:color w:val="000000"/>
        </w:rPr>
        <w:t xml:space="preserve"> как часть речи. Служебные части речи .</w:t>
      </w:r>
      <w:r w:rsidRPr="00832787">
        <w:rPr>
          <w:color w:val="000000"/>
        </w:rPr>
        <w:t>Морфологический разбор</w:t>
      </w:r>
      <w:r>
        <w:rPr>
          <w:color w:val="000000"/>
        </w:rPr>
        <w:t xml:space="preserve"> различных частей речи.</w:t>
      </w:r>
    </w:p>
    <w:p w:rsidR="0056369B" w:rsidRPr="00A94680" w:rsidRDefault="0056369B" w:rsidP="00184048">
      <w:pPr>
        <w:jc w:val="both"/>
        <w:rPr>
          <w:color w:val="000000"/>
        </w:rPr>
      </w:pPr>
    </w:p>
    <w:p w:rsidR="0056369B" w:rsidRPr="00184048" w:rsidRDefault="0056369B" w:rsidP="00184048">
      <w:pPr>
        <w:jc w:val="both"/>
        <w:rPr>
          <w:b/>
        </w:rPr>
      </w:pPr>
      <w:r w:rsidRPr="00184048">
        <w:rPr>
          <w:b/>
        </w:rPr>
        <w:t>Синтаксис</w:t>
      </w:r>
      <w:r>
        <w:rPr>
          <w:b/>
        </w:rPr>
        <w:t xml:space="preserve">. </w:t>
      </w:r>
      <w:r w:rsidRPr="006255C1">
        <w:t>Различение предложения, словосочетания, слова (осознание их сходства и различий).Различение  предложений по цели высказывания: повествовательные, вопросительные и  побудительные; по  эмоциональной окраске: восклицательные, невосклицательные.</w:t>
      </w:r>
    </w:p>
    <w:p w:rsidR="0056369B" w:rsidRPr="006255C1" w:rsidRDefault="0056369B" w:rsidP="00184048">
      <w:pPr>
        <w:jc w:val="both"/>
      </w:pPr>
      <w:r w:rsidRPr="006255C1">
        <w:t>Различение главных  и второстепенных членов предложения.</w:t>
      </w:r>
      <w:r>
        <w:t xml:space="preserve"> </w:t>
      </w:r>
      <w:r w:rsidRPr="006255C1">
        <w:rPr>
          <w:rStyle w:val="Zag11"/>
          <w:rFonts w:eastAsia="@Arial Unicode MS"/>
          <w:color w:val="auto"/>
        </w:rPr>
        <w:t>Установление связи (при помощи смысловых вопросов) между словами в словосочетании и предложении.</w:t>
      </w:r>
      <w:r>
        <w:rPr>
          <w:rStyle w:val="Zag11"/>
          <w:rFonts w:eastAsia="@Arial Unicode MS"/>
          <w:color w:val="auto"/>
        </w:rPr>
        <w:t xml:space="preserve"> </w:t>
      </w:r>
      <w:r w:rsidRPr="00A94680">
        <w:rPr>
          <w:color w:val="000000"/>
        </w:rPr>
        <w:t>Однородные члены предложения (общее понятие)</w:t>
      </w:r>
      <w:r>
        <w:rPr>
          <w:color w:val="000000"/>
        </w:rPr>
        <w:t>.</w:t>
      </w:r>
      <w:r w:rsidRPr="006255C1">
        <w:t>Использование интонации перечисления в предложениях с однородными членами.</w:t>
      </w:r>
      <w:r>
        <w:t xml:space="preserve"> </w:t>
      </w:r>
      <w:r w:rsidRPr="006255C1">
        <w:t>Нахождение и самостоятельное составление предложений с однородными членами без союзов и с союзами и, а, но.</w:t>
      </w:r>
    </w:p>
    <w:p w:rsidR="0056369B" w:rsidRPr="00184048" w:rsidRDefault="0056369B" w:rsidP="00184048">
      <w:pPr>
        <w:jc w:val="both"/>
      </w:pPr>
      <w:r w:rsidRPr="006255C1">
        <w:t>Знаки препинания в предложениях с однородными членами.</w:t>
      </w:r>
      <w:r>
        <w:t xml:space="preserve"> </w:t>
      </w:r>
      <w:r w:rsidRPr="006255C1">
        <w:t xml:space="preserve">Различение  простых и сложных предложений. </w:t>
      </w:r>
      <w:r w:rsidRPr="00A94680">
        <w:rPr>
          <w:color w:val="000000"/>
        </w:rPr>
        <w:t>Предложение</w:t>
      </w:r>
      <w:r>
        <w:rPr>
          <w:color w:val="000000"/>
        </w:rPr>
        <w:t xml:space="preserve"> и словосочетание.</w:t>
      </w:r>
    </w:p>
    <w:p w:rsidR="0056369B" w:rsidRPr="006025EA" w:rsidRDefault="0056369B" w:rsidP="00184048">
      <w:pPr>
        <w:jc w:val="both"/>
        <w:rPr>
          <w:color w:val="000000"/>
        </w:rPr>
      </w:pPr>
    </w:p>
    <w:p w:rsidR="0056369B" w:rsidRPr="00184048" w:rsidRDefault="0056369B" w:rsidP="00184048">
      <w:pPr>
        <w:jc w:val="both"/>
        <w:rPr>
          <w:b/>
        </w:rPr>
      </w:pPr>
      <w:r w:rsidRPr="00184048">
        <w:rPr>
          <w:b/>
        </w:rPr>
        <w:t>Орфография и пунктуация</w:t>
      </w:r>
      <w:r>
        <w:rPr>
          <w:b/>
        </w:rPr>
        <w:t>.</w:t>
      </w:r>
      <w:r w:rsidRPr="00184048">
        <w:rPr>
          <w:b/>
        </w:rPr>
        <w:t xml:space="preserve"> </w:t>
      </w:r>
      <w:r>
        <w:rPr>
          <w:b/>
        </w:rPr>
        <w:t xml:space="preserve"> </w:t>
      </w:r>
      <w:r w:rsidRPr="006255C1">
        <w:t>Применение правил правописания: знаки препинания (запятая)  в предложениях с однородными членами.</w:t>
      </w:r>
    </w:p>
    <w:p w:rsidR="0056369B" w:rsidRPr="00184048" w:rsidRDefault="0056369B" w:rsidP="00184048">
      <w:pPr>
        <w:jc w:val="both"/>
        <w:rPr>
          <w:color w:val="000000"/>
        </w:rPr>
      </w:pPr>
      <w:r w:rsidRPr="00A94680">
        <w:rPr>
          <w:color w:val="000000"/>
        </w:rPr>
        <w:t>Знаки препинания в сложном предложении</w:t>
      </w:r>
      <w:r>
        <w:rPr>
          <w:color w:val="000000"/>
        </w:rPr>
        <w:t xml:space="preserve">. </w:t>
      </w:r>
      <w:r w:rsidRPr="006255C1">
        <w:t>Формирование орфографической зоркости, использование разных способов выбора написания в зависимости от места орфограммы в слове.</w:t>
      </w:r>
      <w:r>
        <w:t xml:space="preserve"> </w:t>
      </w:r>
      <w:r w:rsidRPr="00A94680">
        <w:rPr>
          <w:color w:val="000000"/>
        </w:rPr>
        <w:t>Правописание гласных и согласных в корнях слов.</w:t>
      </w:r>
      <w:r>
        <w:rPr>
          <w:color w:val="000000"/>
        </w:rPr>
        <w:t xml:space="preserve"> </w:t>
      </w:r>
      <w:r w:rsidRPr="006255C1">
        <w:t>Применение правил правописания: разделительные ь и ъ.</w:t>
      </w:r>
      <w:r>
        <w:t xml:space="preserve"> </w:t>
      </w:r>
      <w:r w:rsidRPr="00A94680">
        <w:rPr>
          <w:color w:val="000000"/>
        </w:rPr>
        <w:t>Правописание приставок и  суффиксов.</w:t>
      </w:r>
      <w:r>
        <w:rPr>
          <w:color w:val="000000"/>
        </w:rPr>
        <w:t xml:space="preserve"> </w:t>
      </w:r>
      <w:r w:rsidRPr="00A94680">
        <w:rPr>
          <w:color w:val="000000"/>
        </w:rPr>
        <w:t>Правописание наречий.</w:t>
      </w:r>
      <w:r>
        <w:rPr>
          <w:color w:val="000000"/>
        </w:rPr>
        <w:t xml:space="preserve"> </w:t>
      </w:r>
      <w:r w:rsidRPr="006255C1">
        <w:t>Применение правил правописания: безударные окончания имен существительных</w:t>
      </w:r>
      <w:r>
        <w:rPr>
          <w:b/>
        </w:rPr>
        <w:t xml:space="preserve"> </w:t>
      </w:r>
      <w:r w:rsidRPr="00601751">
        <w:rPr>
          <w:i/>
          <w:color w:val="FF0000"/>
        </w:rPr>
        <w:t xml:space="preserve"> </w:t>
      </w:r>
      <w:r w:rsidRPr="00A94680">
        <w:rPr>
          <w:color w:val="000000"/>
        </w:rPr>
        <w:t>в родительном падеже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 w:rsidRPr="006255C1">
        <w:t>Применение правил правописания: безударные окончания имен существительных</w:t>
      </w:r>
      <w:r>
        <w:rPr>
          <w:b/>
        </w:rPr>
        <w:t xml:space="preserve"> </w:t>
      </w:r>
      <w:r w:rsidRPr="00601751">
        <w:rPr>
          <w:i/>
          <w:color w:val="FF0000"/>
        </w:rPr>
        <w:t xml:space="preserve"> </w:t>
      </w:r>
      <w:r>
        <w:rPr>
          <w:color w:val="000000"/>
        </w:rPr>
        <w:t xml:space="preserve">в именительном,  родительном и винительном падежах. </w:t>
      </w:r>
      <w:r w:rsidRPr="006255C1">
        <w:t>Применение правил правописания: безударные окончания имен существительных</w:t>
      </w:r>
      <w:r w:rsidRPr="00601751">
        <w:rPr>
          <w:i/>
          <w:color w:val="FF0000"/>
        </w:rPr>
        <w:t xml:space="preserve"> </w:t>
      </w:r>
      <w:r w:rsidRPr="00A94680">
        <w:rPr>
          <w:color w:val="000000"/>
        </w:rPr>
        <w:t xml:space="preserve">в </w:t>
      </w:r>
      <w:r>
        <w:rPr>
          <w:color w:val="000000"/>
        </w:rPr>
        <w:t>дательном падеже .</w:t>
      </w:r>
      <w:r w:rsidRPr="006255C1">
        <w:t>Применение правил правописания: безударные окончания имен существительных</w:t>
      </w:r>
      <w:r w:rsidRPr="00601751">
        <w:rPr>
          <w:i/>
          <w:color w:val="FF0000"/>
        </w:rPr>
        <w:t xml:space="preserve"> </w:t>
      </w:r>
      <w:r w:rsidRPr="00A94680">
        <w:rPr>
          <w:color w:val="000000"/>
        </w:rPr>
        <w:t xml:space="preserve">в </w:t>
      </w:r>
      <w:r>
        <w:rPr>
          <w:color w:val="000000"/>
        </w:rPr>
        <w:t xml:space="preserve">родительном и </w:t>
      </w:r>
      <w:r w:rsidRPr="00A94680">
        <w:rPr>
          <w:color w:val="000000"/>
        </w:rPr>
        <w:t>дательном</w:t>
      </w:r>
      <w:r>
        <w:rPr>
          <w:color w:val="000000"/>
        </w:rPr>
        <w:t xml:space="preserve"> падежах.</w:t>
      </w:r>
    </w:p>
    <w:p w:rsidR="0056369B" w:rsidRPr="00184048" w:rsidRDefault="0056369B" w:rsidP="00184048">
      <w:pPr>
        <w:jc w:val="both"/>
        <w:rPr>
          <w:rStyle w:val="Zag11"/>
          <w:b/>
          <w:i/>
        </w:rPr>
      </w:pPr>
      <w:r w:rsidRPr="006255C1">
        <w:t>Применение правил правописания: безударные окончания имен существительных</w:t>
      </w:r>
      <w:r w:rsidRPr="00FC31FF">
        <w:rPr>
          <w:rStyle w:val="Zag11"/>
          <w:rFonts w:eastAsia="@Arial Unicode MS"/>
          <w:b/>
          <w:color w:val="FF0000"/>
        </w:rPr>
        <w:t xml:space="preserve"> </w:t>
      </w:r>
      <w:r w:rsidRPr="00A94680">
        <w:rPr>
          <w:color w:val="000000"/>
        </w:rPr>
        <w:t>в творительном   падеже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 w:rsidRPr="006255C1">
        <w:t>Применение правил правописания: безударные окончания имен существительных</w:t>
      </w:r>
      <w:r w:rsidRPr="00601751">
        <w:rPr>
          <w:i/>
          <w:color w:val="FF0000"/>
        </w:rPr>
        <w:t xml:space="preserve"> </w:t>
      </w:r>
      <w:r w:rsidRPr="00A94680">
        <w:rPr>
          <w:color w:val="000000"/>
        </w:rPr>
        <w:t>в предложном падеже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 w:rsidRPr="006255C1">
        <w:t>Применение правил правописания: безударные окончания имен существительных</w:t>
      </w:r>
      <w:r w:rsidRPr="00601751">
        <w:rPr>
          <w:i/>
          <w:color w:val="FF0000"/>
        </w:rPr>
        <w:t xml:space="preserve"> </w:t>
      </w:r>
      <w:r w:rsidRPr="00A94680">
        <w:rPr>
          <w:color w:val="000000"/>
        </w:rPr>
        <w:t>во всех падежах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 w:rsidRPr="006255C1">
        <w:t>Применение правил правописания: безударные окончания имен существительных.</w:t>
      </w:r>
      <w:r w:rsidRPr="006255C1">
        <w:tab/>
      </w:r>
    </w:p>
    <w:p w:rsidR="0056369B" w:rsidRDefault="0056369B" w:rsidP="00184048">
      <w:pPr>
        <w:jc w:val="both"/>
        <w:rPr>
          <w:color w:val="000000"/>
        </w:rPr>
      </w:pPr>
      <w:r w:rsidRPr="006255C1">
        <w:t>Применение правил правописания: безударные окончания имен прилагательных</w:t>
      </w:r>
      <w:r w:rsidRPr="00357E97">
        <w:rPr>
          <w:b/>
        </w:rPr>
        <w:t xml:space="preserve">  </w:t>
      </w:r>
      <w:r w:rsidRPr="00A94680">
        <w:rPr>
          <w:color w:val="000000"/>
        </w:rPr>
        <w:t xml:space="preserve">мужского и среднего рода </w:t>
      </w:r>
      <w:r>
        <w:rPr>
          <w:color w:val="000000"/>
        </w:rPr>
        <w:t>в именительном</w:t>
      </w:r>
      <w:r w:rsidRPr="00A94680">
        <w:rPr>
          <w:color w:val="000000"/>
        </w:rPr>
        <w:t xml:space="preserve"> падеж</w:t>
      </w:r>
      <w:r>
        <w:rPr>
          <w:color w:val="000000"/>
        </w:rPr>
        <w:t>е.</w:t>
      </w:r>
    </w:p>
    <w:p w:rsidR="0056369B" w:rsidRPr="00A94680" w:rsidRDefault="0056369B" w:rsidP="00184048">
      <w:pPr>
        <w:jc w:val="both"/>
        <w:rPr>
          <w:color w:val="000000"/>
        </w:rPr>
      </w:pPr>
      <w:r w:rsidRPr="006255C1">
        <w:t>Применение правил правописания: безударные окончания имен прилагательных</w:t>
      </w:r>
      <w:r w:rsidRPr="00357E97">
        <w:rPr>
          <w:b/>
        </w:rPr>
        <w:t xml:space="preserve">  </w:t>
      </w:r>
      <w:r w:rsidRPr="00A94680">
        <w:rPr>
          <w:color w:val="000000"/>
        </w:rPr>
        <w:t xml:space="preserve">мужского и среднего рода </w:t>
      </w:r>
      <w:r>
        <w:rPr>
          <w:color w:val="000000"/>
        </w:rPr>
        <w:t>в родительном</w:t>
      </w:r>
      <w:r w:rsidRPr="00A94680">
        <w:rPr>
          <w:color w:val="000000"/>
        </w:rPr>
        <w:t xml:space="preserve"> падеж</w:t>
      </w:r>
      <w:r>
        <w:rPr>
          <w:color w:val="000000"/>
        </w:rPr>
        <w:t>е.</w:t>
      </w:r>
      <w:r w:rsidRPr="00A94680">
        <w:rPr>
          <w:color w:val="000000"/>
        </w:rPr>
        <w:t xml:space="preserve"> </w:t>
      </w:r>
    </w:p>
    <w:p w:rsidR="0056369B" w:rsidRPr="00A94680" w:rsidRDefault="0056369B" w:rsidP="00184048">
      <w:pPr>
        <w:jc w:val="both"/>
        <w:rPr>
          <w:color w:val="000000"/>
        </w:rPr>
      </w:pPr>
      <w:r w:rsidRPr="006255C1">
        <w:t>Применение правил правописания: безударные окончания имен прилагательных</w:t>
      </w:r>
      <w:r w:rsidRPr="00357E97">
        <w:rPr>
          <w:b/>
        </w:rPr>
        <w:t xml:space="preserve">  </w:t>
      </w:r>
      <w:r w:rsidRPr="00A94680">
        <w:rPr>
          <w:color w:val="000000"/>
        </w:rPr>
        <w:t xml:space="preserve">мужского и среднего рода </w:t>
      </w:r>
      <w:r>
        <w:rPr>
          <w:color w:val="000000"/>
        </w:rPr>
        <w:t>в дательном</w:t>
      </w:r>
      <w:r w:rsidRPr="00A94680">
        <w:rPr>
          <w:color w:val="000000"/>
        </w:rPr>
        <w:t xml:space="preserve"> падеж</w:t>
      </w:r>
      <w:r>
        <w:rPr>
          <w:color w:val="000000"/>
        </w:rPr>
        <w:t>е.</w:t>
      </w:r>
    </w:p>
    <w:p w:rsidR="0056369B" w:rsidRPr="00184048" w:rsidRDefault="0056369B" w:rsidP="00184048">
      <w:pPr>
        <w:jc w:val="both"/>
        <w:rPr>
          <w:b/>
        </w:rPr>
      </w:pPr>
      <w:r w:rsidRPr="006255C1">
        <w:t xml:space="preserve">Применение правил правописания: безударные окончания имен прилагательных </w:t>
      </w:r>
      <w:r w:rsidRPr="00357E97">
        <w:rPr>
          <w:b/>
        </w:rPr>
        <w:t xml:space="preserve"> </w:t>
      </w:r>
      <w:r w:rsidRPr="00A94680">
        <w:rPr>
          <w:color w:val="000000"/>
        </w:rPr>
        <w:t xml:space="preserve">мужского и среднего рода </w:t>
      </w:r>
      <w:r>
        <w:rPr>
          <w:color w:val="000000"/>
        </w:rPr>
        <w:t xml:space="preserve">в творительном и предложном </w:t>
      </w:r>
      <w:r w:rsidRPr="00A94680">
        <w:rPr>
          <w:color w:val="000000"/>
        </w:rPr>
        <w:t>падеж</w:t>
      </w:r>
      <w:r>
        <w:rPr>
          <w:color w:val="000000"/>
        </w:rPr>
        <w:t xml:space="preserve">ах. </w:t>
      </w:r>
      <w:r w:rsidRPr="006255C1">
        <w:t>Применение правила правописания: безударные окончаний имен прилагательных  женского рода в единственном числе.</w:t>
      </w:r>
    </w:p>
    <w:p w:rsidR="0056369B" w:rsidRPr="00A94680" w:rsidRDefault="0056369B" w:rsidP="00184048">
      <w:pPr>
        <w:jc w:val="both"/>
        <w:rPr>
          <w:color w:val="000000"/>
        </w:rPr>
      </w:pPr>
      <w:r w:rsidRPr="006255C1">
        <w:t>Применение правила правописания: безударные окончаний имен прилагательных</w:t>
      </w:r>
      <w:r w:rsidRPr="00217469">
        <w:rPr>
          <w:b/>
        </w:rPr>
        <w:t xml:space="preserve">  </w:t>
      </w:r>
      <w:r w:rsidRPr="00A94680">
        <w:rPr>
          <w:color w:val="000000"/>
        </w:rPr>
        <w:t>женского рода множественного числа</w:t>
      </w:r>
      <w:r>
        <w:rPr>
          <w:color w:val="000000"/>
        </w:rPr>
        <w:t>.</w:t>
      </w:r>
    </w:p>
    <w:p w:rsidR="0056369B" w:rsidRPr="00184048" w:rsidRDefault="0056369B" w:rsidP="00184048">
      <w:pPr>
        <w:jc w:val="both"/>
        <w:rPr>
          <w:b/>
        </w:rPr>
      </w:pPr>
      <w:r w:rsidRPr="006255C1">
        <w:t>Применение</w:t>
      </w:r>
      <w:r w:rsidRPr="00DE62D6">
        <w:rPr>
          <w:b/>
        </w:rPr>
        <w:t xml:space="preserve"> </w:t>
      </w:r>
      <w:r w:rsidRPr="006255C1">
        <w:t>правил правописания: безударные окончания имен прилагательных.</w:t>
      </w:r>
      <w:r w:rsidRPr="00357E97">
        <w:rPr>
          <w:b/>
        </w:rPr>
        <w:t xml:space="preserve"> </w:t>
      </w:r>
      <w:r w:rsidRPr="00A94680">
        <w:rPr>
          <w:color w:val="000000"/>
        </w:rPr>
        <w:t>Обобщение правописания падежных окончаний имен прилагательных множественного числа</w:t>
      </w:r>
      <w:r>
        <w:rPr>
          <w:color w:val="000000"/>
        </w:rPr>
        <w:t>.</w:t>
      </w:r>
    </w:p>
    <w:p w:rsidR="0056369B" w:rsidRPr="006255C1" w:rsidRDefault="0056369B" w:rsidP="00184048">
      <w:pPr>
        <w:jc w:val="both"/>
      </w:pPr>
      <w:r w:rsidRPr="006255C1">
        <w:t>Применение правила правописания:  раздельное написание предлогов с личными местоимениями.</w:t>
      </w:r>
      <w:r>
        <w:t xml:space="preserve"> </w:t>
      </w:r>
      <w:r w:rsidRPr="006255C1">
        <w:t>Применение правила  правописания: мягкий знак после шипящих на конце глаголов в форме 2-го лица</w:t>
      </w:r>
      <w:r w:rsidRPr="00217469">
        <w:rPr>
          <w:b/>
        </w:rPr>
        <w:t xml:space="preserve"> </w:t>
      </w:r>
      <w:r w:rsidRPr="006255C1">
        <w:t>единственного числа.</w:t>
      </w:r>
      <w:r>
        <w:t xml:space="preserve"> </w:t>
      </w:r>
      <w:r w:rsidRPr="00A94680">
        <w:rPr>
          <w:color w:val="000000"/>
        </w:rPr>
        <w:t>Правописание безударных личных окончаний глаголов в настоящем и в будущем времени</w:t>
      </w:r>
      <w:r>
        <w:rPr>
          <w:color w:val="000000"/>
        </w:rPr>
        <w:t xml:space="preserve">. </w:t>
      </w:r>
      <w:r w:rsidRPr="006255C1">
        <w:t>Применение правил</w:t>
      </w:r>
      <w:r w:rsidRPr="00217469">
        <w:rPr>
          <w:b/>
        </w:rPr>
        <w:t xml:space="preserve"> </w:t>
      </w:r>
      <w:r w:rsidRPr="006255C1">
        <w:t>правописания: безударные личные  окончания глаголов.</w:t>
      </w:r>
      <w:r>
        <w:t xml:space="preserve"> </w:t>
      </w:r>
      <w:r w:rsidRPr="00A94680">
        <w:rPr>
          <w:color w:val="000000"/>
        </w:rPr>
        <w:t>Правописание возвратных глаголов в настоящем и будущем времени</w:t>
      </w:r>
      <w:r>
        <w:rPr>
          <w:color w:val="000000"/>
        </w:rPr>
        <w:t>.</w:t>
      </w:r>
      <w:r w:rsidRPr="00A94680">
        <w:rPr>
          <w:color w:val="000000"/>
        </w:rPr>
        <w:t xml:space="preserve"> </w:t>
      </w:r>
      <w:r w:rsidRPr="006255C1">
        <w:t>Применение правила правописания: мягкий знак в глаголах в сочетании –ться.</w:t>
      </w:r>
    </w:p>
    <w:p w:rsidR="0056369B" w:rsidRPr="00A94680" w:rsidRDefault="0056369B" w:rsidP="00184048">
      <w:pPr>
        <w:jc w:val="both"/>
        <w:rPr>
          <w:color w:val="000000"/>
        </w:rPr>
      </w:pPr>
      <w:r w:rsidRPr="00A94680">
        <w:rPr>
          <w:color w:val="000000"/>
        </w:rPr>
        <w:t>Правописание безударного суффикса в глаголах прошедшего времени</w:t>
      </w:r>
      <w:r>
        <w:rPr>
          <w:color w:val="000000"/>
        </w:rPr>
        <w:t xml:space="preserve">. </w:t>
      </w:r>
      <w:r w:rsidRPr="00A94680">
        <w:rPr>
          <w:color w:val="000000"/>
        </w:rPr>
        <w:t>Орфограммы в значимых частях слова</w:t>
      </w:r>
      <w:r>
        <w:rPr>
          <w:color w:val="000000"/>
        </w:rPr>
        <w:t>.</w:t>
      </w:r>
    </w:p>
    <w:p w:rsidR="0056369B" w:rsidRDefault="0056369B" w:rsidP="00184048">
      <w:pPr>
        <w:jc w:val="both"/>
        <w:rPr>
          <w:b/>
        </w:rPr>
      </w:pPr>
    </w:p>
    <w:p w:rsidR="0056369B" w:rsidRPr="0025594E" w:rsidRDefault="0056369B" w:rsidP="0025594E">
      <w:pPr>
        <w:jc w:val="both"/>
        <w:rPr>
          <w:b/>
        </w:rPr>
      </w:pPr>
      <w:r w:rsidRPr="0025594E">
        <w:rPr>
          <w:b/>
        </w:rPr>
        <w:t>Развитие речи</w:t>
      </w:r>
      <w:r>
        <w:rPr>
          <w:b/>
        </w:rPr>
        <w:t xml:space="preserve">. </w:t>
      </w:r>
      <w:r w:rsidRPr="00A94680">
        <w:rPr>
          <w:color w:val="000000"/>
        </w:rPr>
        <w:t>Наша речь и наш язык.</w:t>
      </w:r>
      <w:r>
        <w:rPr>
          <w:color w:val="000000"/>
        </w:rPr>
        <w:t xml:space="preserve"> </w:t>
      </w:r>
      <w:r w:rsidRPr="005F099C">
        <w:t>Овладение нормами речевого этикета в ситуациях учебного и бытового общения</w:t>
      </w:r>
      <w:r w:rsidRPr="005F099C">
        <w:rPr>
          <w:rStyle w:val="Zag11"/>
          <w:rFonts w:eastAsia="@Arial Unicode MS"/>
          <w:color w:val="auto"/>
        </w:rPr>
        <w:t>, в том числе при общении с помощью средств ИКТ.</w:t>
      </w:r>
      <w:r>
        <w:rPr>
          <w:b/>
        </w:rPr>
        <w:t xml:space="preserve"> </w:t>
      </w:r>
      <w:r w:rsidRPr="005F099C">
        <w:t>Текст. Признаки текста.</w:t>
      </w:r>
      <w:r w:rsidRPr="005F099C">
        <w:rPr>
          <w:rStyle w:val="Zag11"/>
          <w:rFonts w:eastAsia="@Arial Unicode MS"/>
          <w:color w:val="auto"/>
        </w:rPr>
        <w:t xml:space="preserve"> Смысловое единство предложений в тексте.</w:t>
      </w:r>
      <w:r w:rsidRPr="005F099C">
        <w:t xml:space="preserve"> План текста.  Заглавие текста.</w:t>
      </w:r>
      <w:r w:rsidRPr="005F099C">
        <w:rPr>
          <w:rStyle w:val="Zag11"/>
          <w:rFonts w:eastAsia="@Arial Unicode MS"/>
          <w:color w:val="auto"/>
        </w:rPr>
        <w:t xml:space="preserve"> Составление планов к данным текстам.</w:t>
      </w:r>
      <w:r>
        <w:rPr>
          <w:rStyle w:val="Zag11"/>
          <w:rFonts w:eastAsia="@Arial Unicode MS"/>
          <w:color w:val="auto"/>
        </w:rPr>
        <w:t xml:space="preserve"> </w:t>
      </w:r>
      <w:r w:rsidRPr="005F099C">
        <w:t>Типы текстов: описание, повествование, рассуждение, их особенности.</w:t>
      </w:r>
      <w:r w:rsidRPr="005F099C">
        <w:rPr>
          <w:rStyle w:val="Zag11"/>
          <w:rFonts w:eastAsia="@Arial Unicode MS"/>
          <w:color w:val="auto"/>
        </w:rPr>
        <w:t xml:space="preserve"> Создание собственных текстов по предложенным планам.</w:t>
      </w:r>
      <w:r>
        <w:rPr>
          <w:rStyle w:val="Zag11"/>
          <w:rFonts w:eastAsia="@Arial Unicode MS"/>
          <w:color w:val="auto"/>
        </w:rPr>
        <w:t xml:space="preserve"> </w:t>
      </w:r>
      <w:r w:rsidRPr="005F099C">
        <w:rPr>
          <w:rStyle w:val="Zag11"/>
          <w:rFonts w:eastAsia="@Arial Unicode MS"/>
          <w:color w:val="auto"/>
        </w:rPr>
        <w:t xml:space="preserve">Практическое овладение диалогической формой речи. </w:t>
      </w:r>
      <w:r w:rsidRPr="005F099C">
        <w:t xml:space="preserve"> </w:t>
      </w:r>
      <w:r w:rsidRPr="00A94680">
        <w:rPr>
          <w:color w:val="000000"/>
        </w:rPr>
        <w:t>Обращение.</w:t>
      </w:r>
      <w:r>
        <w:rPr>
          <w:color w:val="000000"/>
        </w:rPr>
        <w:t xml:space="preserve"> </w:t>
      </w:r>
      <w:r w:rsidRPr="005F099C">
        <w:t>Знакомство с основными видами изложений (без заучивания определений):</w:t>
      </w:r>
      <w:r w:rsidRPr="005F099C">
        <w:rPr>
          <w:rStyle w:val="Zag11"/>
          <w:rFonts w:eastAsia="@Arial Unicode MS"/>
          <w:color w:val="auto"/>
        </w:rPr>
        <w:t xml:space="preserve"> изложение подробное</w:t>
      </w:r>
      <w:r w:rsidRPr="007636D5">
        <w:rPr>
          <w:rStyle w:val="Zag11"/>
          <w:rFonts w:eastAsia="@Arial Unicode MS"/>
          <w:b/>
          <w:i/>
          <w:color w:val="FF0000"/>
        </w:rPr>
        <w:t xml:space="preserve">  </w:t>
      </w:r>
      <w:r w:rsidRPr="007636D5">
        <w:rPr>
          <w:rStyle w:val="8"/>
        </w:rPr>
        <w:t>по самостоятельно составленному плану.</w:t>
      </w:r>
      <w:r>
        <w:rPr>
          <w:rStyle w:val="8"/>
        </w:rPr>
        <w:t xml:space="preserve"> </w:t>
      </w:r>
      <w:r w:rsidRPr="005F099C">
        <w:t>Знакомство с основными видами сочинений (без заучивания определений): сочинение-описание</w:t>
      </w:r>
      <w:r w:rsidRPr="00217469">
        <w:rPr>
          <w:b/>
        </w:rPr>
        <w:t xml:space="preserve"> </w:t>
      </w:r>
      <w:r w:rsidRPr="00F12AA6">
        <w:rPr>
          <w:color w:val="000000"/>
          <w:sz w:val="22"/>
          <w:szCs w:val="22"/>
        </w:rPr>
        <w:t>по репродукции картины И.И.Левитана «Золотая осень».</w:t>
      </w:r>
    </w:p>
    <w:p w:rsidR="0056369B" w:rsidRPr="0025594E" w:rsidRDefault="0056369B" w:rsidP="00184048">
      <w:pPr>
        <w:ind w:right="-108"/>
        <w:rPr>
          <w:rFonts w:ascii="Calibri" w:hAnsi="Calibri"/>
          <w:b/>
          <w:sz w:val="22"/>
          <w:szCs w:val="22"/>
        </w:rPr>
      </w:pPr>
      <w:r w:rsidRPr="005F099C">
        <w:t xml:space="preserve">Сочинение-описание </w:t>
      </w:r>
      <w:r w:rsidRPr="0042121B">
        <w:rPr>
          <w:color w:val="000000"/>
        </w:rPr>
        <w:t>по репродукции картины В.М.Васнецова «Иван-царевич на Сером волке»</w:t>
      </w:r>
      <w:r>
        <w:rPr>
          <w:color w:val="000000"/>
        </w:rPr>
        <w:t>.</w:t>
      </w:r>
      <w:r w:rsidRPr="005F099C">
        <w:t>Сочинение-описание</w:t>
      </w:r>
      <w:r w:rsidRPr="0042121B">
        <w:t xml:space="preserve"> </w:t>
      </w:r>
      <w:r w:rsidRPr="0042121B">
        <w:rPr>
          <w:color w:val="000000"/>
        </w:rPr>
        <w:t xml:space="preserve">по репродукции картины </w:t>
      </w:r>
      <w:r w:rsidRPr="0098352A">
        <w:rPr>
          <w:color w:val="000000"/>
        </w:rPr>
        <w:t>А.А. Пластова</w:t>
      </w:r>
      <w:r>
        <w:rPr>
          <w:color w:val="000000"/>
        </w:rPr>
        <w:t xml:space="preserve"> </w:t>
      </w:r>
      <w:r w:rsidRPr="0098352A">
        <w:rPr>
          <w:color w:val="000000"/>
        </w:rPr>
        <w:t xml:space="preserve"> «Первый снег»</w:t>
      </w:r>
      <w:r>
        <w:rPr>
          <w:color w:val="000000"/>
        </w:rPr>
        <w:t>.</w:t>
      </w:r>
      <w:r w:rsidRPr="005F099C">
        <w:rPr>
          <w:rStyle w:val="Zag11"/>
          <w:rFonts w:eastAsia="@Arial Unicode MS"/>
          <w:sz w:val="22"/>
          <w:szCs w:val="22"/>
        </w:rPr>
        <w:t>Изложение с элементами сочинения</w:t>
      </w:r>
      <w:r w:rsidRPr="005F099C">
        <w:rPr>
          <w:rStyle w:val="8"/>
          <w:sz w:val="22"/>
          <w:szCs w:val="22"/>
        </w:rPr>
        <w:t>.</w:t>
      </w:r>
      <w:r>
        <w:rPr>
          <w:rStyle w:val="8"/>
          <w:sz w:val="22"/>
          <w:szCs w:val="22"/>
        </w:rPr>
        <w:t xml:space="preserve"> </w:t>
      </w:r>
      <w:r w:rsidRPr="005F099C">
        <w:t xml:space="preserve">Сочинение-описание </w:t>
      </w:r>
      <w:r w:rsidRPr="0042121B">
        <w:rPr>
          <w:color w:val="000000"/>
        </w:rPr>
        <w:t xml:space="preserve">по репродукции картины </w:t>
      </w:r>
      <w:r w:rsidRPr="0094126F">
        <w:t>В.А. Тропинина «Кружевница».</w:t>
      </w:r>
      <w:r w:rsidRPr="00A94680">
        <w:rPr>
          <w:color w:val="000000"/>
        </w:rPr>
        <w:t>Проект «Говорите правильно!»</w:t>
      </w:r>
      <w:r w:rsidRPr="005F099C">
        <w:t xml:space="preserve">Сочинение-описание </w:t>
      </w:r>
      <w:r w:rsidRPr="00217469">
        <w:rPr>
          <w:color w:val="000000"/>
        </w:rPr>
        <w:t>по личн</w:t>
      </w:r>
      <w:r>
        <w:rPr>
          <w:color w:val="000000"/>
        </w:rPr>
        <w:t xml:space="preserve">ым наблюдениям </w:t>
      </w:r>
      <w:r w:rsidRPr="00217469">
        <w:rPr>
          <w:color w:val="000000"/>
        </w:rPr>
        <w:t>«Моя любимая игрушка»</w:t>
      </w:r>
      <w:r>
        <w:rPr>
          <w:color w:val="000000"/>
        </w:rPr>
        <w:t>.</w:t>
      </w:r>
    </w:p>
    <w:p w:rsidR="0056369B" w:rsidRDefault="0056369B" w:rsidP="0025594E">
      <w:r w:rsidRPr="005F099C">
        <w:rPr>
          <w:rStyle w:val="Zag11"/>
          <w:rFonts w:eastAsia="@Arial Unicode MS"/>
        </w:rPr>
        <w:t>В</w:t>
      </w:r>
      <w:r w:rsidRPr="005F099C">
        <w:t>ыборочное</w:t>
      </w:r>
      <w:r w:rsidRPr="005F099C">
        <w:rPr>
          <w:rStyle w:val="Zag11"/>
          <w:rFonts w:eastAsia="@Arial Unicode MS"/>
        </w:rPr>
        <w:t xml:space="preserve"> </w:t>
      </w:r>
      <w:r w:rsidRPr="005F099C">
        <w:rPr>
          <w:rStyle w:val="Zag11"/>
          <w:rFonts w:eastAsia="@Arial Unicode MS"/>
          <w:color w:val="auto"/>
        </w:rPr>
        <w:t>изложение.</w:t>
      </w:r>
      <w:r>
        <w:rPr>
          <w:rStyle w:val="Zag11"/>
          <w:rFonts w:eastAsia="@Arial Unicode MS"/>
          <w:color w:val="auto"/>
        </w:rPr>
        <w:t xml:space="preserve"> </w:t>
      </w:r>
      <w:r w:rsidRPr="005F099C">
        <w:t>Сочинение-описание</w:t>
      </w:r>
      <w:r w:rsidRPr="00217469">
        <w:rPr>
          <w:b/>
        </w:rPr>
        <w:t xml:space="preserve"> </w:t>
      </w:r>
      <w:r w:rsidRPr="0042121B">
        <w:rPr>
          <w:color w:val="000000"/>
        </w:rPr>
        <w:t>по репродукции картины</w:t>
      </w:r>
      <w:r>
        <w:rPr>
          <w:color w:val="000000"/>
        </w:rPr>
        <w:t xml:space="preserve"> В.А. Серова «Мика Морозов».</w:t>
      </w:r>
      <w:r w:rsidRPr="005F099C">
        <w:rPr>
          <w:sz w:val="22"/>
          <w:szCs w:val="22"/>
        </w:rPr>
        <w:t>Сочинение-отзыв</w:t>
      </w:r>
      <w:r w:rsidRPr="000B57A6">
        <w:rPr>
          <w:b/>
          <w:sz w:val="22"/>
          <w:szCs w:val="22"/>
        </w:rPr>
        <w:t xml:space="preserve"> </w:t>
      </w:r>
      <w:r w:rsidRPr="000B57A6">
        <w:rPr>
          <w:sz w:val="22"/>
          <w:szCs w:val="22"/>
        </w:rPr>
        <w:t xml:space="preserve"> по репродукции картины Н.К. Рериха «Заморские гости».</w:t>
      </w:r>
      <w:r w:rsidRPr="005F099C">
        <w:rPr>
          <w:sz w:val="22"/>
          <w:szCs w:val="22"/>
        </w:rPr>
        <w:t>Сочинение-описание</w:t>
      </w:r>
      <w:r w:rsidRPr="000B57A6">
        <w:rPr>
          <w:sz w:val="22"/>
          <w:szCs w:val="22"/>
        </w:rPr>
        <w:t xml:space="preserve"> </w:t>
      </w:r>
      <w:r w:rsidRPr="000B57A6">
        <w:rPr>
          <w:color w:val="000000"/>
          <w:sz w:val="22"/>
          <w:szCs w:val="22"/>
        </w:rPr>
        <w:t>по репродукции картины И.И.Левитана «Весна. Большая вода».</w:t>
      </w:r>
      <w:r>
        <w:rPr>
          <w:color w:val="000000"/>
          <w:sz w:val="22"/>
          <w:szCs w:val="22"/>
        </w:rPr>
        <w:t xml:space="preserve"> </w:t>
      </w:r>
      <w:r w:rsidRPr="005F099C">
        <w:rPr>
          <w:rStyle w:val="Zag11"/>
          <w:rFonts w:eastAsia="@Arial Unicode MS"/>
          <w:sz w:val="22"/>
          <w:szCs w:val="22"/>
        </w:rPr>
        <w:t>Подробное изложение</w:t>
      </w:r>
      <w:r w:rsidRPr="000B57A6">
        <w:rPr>
          <w:rStyle w:val="Zag11"/>
          <w:rFonts w:eastAsia="@Arial Unicode MS"/>
          <w:b/>
          <w:sz w:val="22"/>
          <w:szCs w:val="22"/>
        </w:rPr>
        <w:t xml:space="preserve">  по  </w:t>
      </w:r>
      <w:r w:rsidRPr="000B57A6">
        <w:rPr>
          <w:color w:val="000000"/>
          <w:sz w:val="22"/>
          <w:szCs w:val="22"/>
        </w:rPr>
        <w:t>вопросам.</w:t>
      </w:r>
      <w:r>
        <w:rPr>
          <w:color w:val="000000"/>
          <w:sz w:val="22"/>
          <w:szCs w:val="22"/>
        </w:rPr>
        <w:t xml:space="preserve"> </w:t>
      </w:r>
      <w:r w:rsidRPr="005F099C">
        <w:rPr>
          <w:sz w:val="22"/>
          <w:szCs w:val="22"/>
        </w:rPr>
        <w:t>Сочинение-описание</w:t>
      </w:r>
      <w:r w:rsidRPr="000B57A6">
        <w:rPr>
          <w:b/>
          <w:sz w:val="22"/>
          <w:szCs w:val="22"/>
        </w:rPr>
        <w:t xml:space="preserve"> </w:t>
      </w:r>
      <w:r w:rsidRPr="000B57A6">
        <w:rPr>
          <w:color w:val="000000"/>
          <w:sz w:val="22"/>
          <w:szCs w:val="22"/>
        </w:rPr>
        <w:t>по репродукции картины И.И. Шишкина «Рожь»</w:t>
      </w:r>
      <w:r w:rsidRPr="005F099C">
        <w:rPr>
          <w:rStyle w:val="Zag11"/>
          <w:rFonts w:eastAsia="@Arial Unicode MS"/>
        </w:rPr>
        <w:t xml:space="preserve">Подробное </w:t>
      </w:r>
      <w:r w:rsidRPr="005F099C">
        <w:t xml:space="preserve"> </w:t>
      </w:r>
      <w:r w:rsidRPr="005F099C">
        <w:rPr>
          <w:rStyle w:val="Zag11"/>
          <w:rFonts w:eastAsia="@Arial Unicode MS"/>
        </w:rPr>
        <w:t>изложение</w:t>
      </w:r>
      <w:r>
        <w:rPr>
          <w:rStyle w:val="Zag11"/>
          <w:rFonts w:eastAsia="@Arial Unicode MS"/>
          <w:b/>
        </w:rPr>
        <w:t xml:space="preserve">  </w:t>
      </w:r>
      <w:r w:rsidRPr="00884DE3">
        <w:rPr>
          <w:rStyle w:val="Zag11"/>
          <w:rFonts w:eastAsia="@Arial Unicode MS"/>
        </w:rPr>
        <w:t>по</w:t>
      </w:r>
      <w:r>
        <w:rPr>
          <w:rStyle w:val="Zag11"/>
          <w:rFonts w:eastAsia="@Arial Unicode MS"/>
          <w:b/>
        </w:rPr>
        <w:t xml:space="preserve"> </w:t>
      </w:r>
      <w:r w:rsidRPr="007636D5">
        <w:rPr>
          <w:rStyle w:val="Zag11"/>
          <w:rFonts w:eastAsia="@Arial Unicode MS"/>
        </w:rPr>
        <w:t>цитатному плану.</w:t>
      </w:r>
    </w:p>
    <w:p w:rsidR="0056369B" w:rsidRDefault="0056369B" w:rsidP="00184048">
      <w:pPr>
        <w:jc w:val="both"/>
        <w:rPr>
          <w:b/>
          <w:sz w:val="28"/>
          <w:szCs w:val="28"/>
        </w:rPr>
      </w:pPr>
    </w:p>
    <w:p w:rsidR="0056369B" w:rsidRDefault="0056369B" w:rsidP="00184048">
      <w:pPr>
        <w:ind w:left="360"/>
        <w:jc w:val="center"/>
        <w:rPr>
          <w:b/>
          <w:sz w:val="28"/>
          <w:szCs w:val="28"/>
        </w:rPr>
      </w:pPr>
    </w:p>
    <w:p w:rsidR="0056369B" w:rsidRDefault="0056369B" w:rsidP="00184048">
      <w:pPr>
        <w:rPr>
          <w:b/>
          <w:sz w:val="28"/>
          <w:szCs w:val="28"/>
        </w:rPr>
      </w:pPr>
    </w:p>
    <w:p w:rsidR="0056369B" w:rsidRDefault="0056369B" w:rsidP="00184048">
      <w:pPr>
        <w:rPr>
          <w:b/>
          <w:sz w:val="28"/>
          <w:szCs w:val="28"/>
        </w:rPr>
      </w:pPr>
    </w:p>
    <w:p w:rsidR="0056369B" w:rsidRDefault="0056369B" w:rsidP="00184048">
      <w:pPr>
        <w:rPr>
          <w:b/>
          <w:sz w:val="28"/>
          <w:szCs w:val="28"/>
        </w:rPr>
      </w:pPr>
    </w:p>
    <w:p w:rsidR="0056369B" w:rsidRDefault="0056369B" w:rsidP="00184048">
      <w:pPr>
        <w:rPr>
          <w:b/>
          <w:sz w:val="28"/>
          <w:szCs w:val="28"/>
        </w:rPr>
      </w:pPr>
    </w:p>
    <w:p w:rsidR="0056369B" w:rsidRPr="0033579E" w:rsidRDefault="0056369B" w:rsidP="00184048">
      <w:pPr>
        <w:rPr>
          <w:b/>
          <w:sz w:val="28"/>
          <w:szCs w:val="28"/>
        </w:rPr>
      </w:pPr>
    </w:p>
    <w:p w:rsidR="0056369B" w:rsidRPr="0033579E" w:rsidRDefault="0056369B" w:rsidP="00184048">
      <w:pPr>
        <w:rPr>
          <w:b/>
          <w:sz w:val="28"/>
          <w:szCs w:val="28"/>
        </w:rPr>
      </w:pPr>
    </w:p>
    <w:p w:rsidR="0056369B" w:rsidRPr="00D32568" w:rsidRDefault="0056369B" w:rsidP="00D32568">
      <w:pPr>
        <w:rPr>
          <w:rStyle w:val="Heading3Char"/>
          <w:szCs w:val="28"/>
          <w:lang w:val="ru-RU"/>
        </w:rPr>
      </w:pPr>
    </w:p>
    <w:p w:rsidR="0056369B" w:rsidRPr="00355E3E" w:rsidRDefault="0056369B" w:rsidP="00355E3E">
      <w:pPr>
        <w:widowControl w:val="0"/>
        <w:autoSpaceDE w:val="0"/>
        <w:autoSpaceDN w:val="0"/>
        <w:adjustRightInd w:val="0"/>
      </w:pPr>
    </w:p>
    <w:p w:rsidR="0056369B" w:rsidRDefault="0056369B" w:rsidP="00355E3E">
      <w:pPr>
        <w:rPr>
          <w:b/>
          <w:i/>
          <w:sz w:val="28"/>
          <w:szCs w:val="28"/>
        </w:rPr>
      </w:pPr>
      <w:r w:rsidRPr="0025594E">
        <w:rPr>
          <w:b/>
          <w:i/>
          <w:sz w:val="28"/>
          <w:szCs w:val="28"/>
        </w:rPr>
        <w:t xml:space="preserve">            </w:t>
      </w:r>
      <w:r>
        <w:rPr>
          <w:b/>
          <w:i/>
          <w:sz w:val="28"/>
          <w:szCs w:val="28"/>
        </w:rPr>
        <w:t xml:space="preserve">    </w:t>
      </w:r>
      <w:r w:rsidRPr="0025594E">
        <w:rPr>
          <w:b/>
          <w:i/>
          <w:sz w:val="28"/>
          <w:szCs w:val="28"/>
        </w:rPr>
        <w:t xml:space="preserve">  </w:t>
      </w:r>
    </w:p>
    <w:p w:rsidR="0056369B" w:rsidRDefault="0056369B" w:rsidP="00355E3E">
      <w:pPr>
        <w:rPr>
          <w:b/>
          <w:i/>
          <w:sz w:val="28"/>
          <w:szCs w:val="28"/>
        </w:rPr>
      </w:pPr>
    </w:p>
    <w:p w:rsidR="0056369B" w:rsidRPr="00345206" w:rsidRDefault="0056369B" w:rsidP="00355E3E">
      <w:pPr>
        <w:rPr>
          <w:b/>
          <w:i/>
          <w:sz w:val="28"/>
          <w:szCs w:val="28"/>
        </w:rPr>
      </w:pPr>
      <w:r w:rsidRPr="00345206">
        <w:rPr>
          <w:b/>
          <w:i/>
          <w:sz w:val="28"/>
          <w:szCs w:val="28"/>
        </w:rPr>
        <w:t xml:space="preserve">                     </w:t>
      </w:r>
      <w:r w:rsidRPr="00345206">
        <w:rPr>
          <w:b/>
          <w:sz w:val="28"/>
          <w:szCs w:val="28"/>
        </w:rPr>
        <w:t>Тематическое планирование  с указанием количества часов</w:t>
      </w:r>
      <w:r w:rsidRPr="00345206">
        <w:rPr>
          <w:spacing w:val="2"/>
        </w:rPr>
        <w:t xml:space="preserve"> </w:t>
      </w:r>
      <w:r w:rsidRPr="00345206">
        <w:rPr>
          <w:b/>
          <w:spacing w:val="2"/>
          <w:sz w:val="28"/>
          <w:szCs w:val="28"/>
        </w:rPr>
        <w:t>на освоение каждой темы</w:t>
      </w:r>
      <w:r w:rsidRPr="00345206">
        <w:rPr>
          <w:b/>
          <w:sz w:val="28"/>
          <w:szCs w:val="28"/>
        </w:rPr>
        <w:t>.</w:t>
      </w:r>
    </w:p>
    <w:p w:rsidR="0056369B" w:rsidRPr="00345206" w:rsidRDefault="0056369B" w:rsidP="00D26678">
      <w:pPr>
        <w:rPr>
          <w:sz w:val="28"/>
          <w:szCs w:val="28"/>
        </w:rPr>
      </w:pPr>
      <w:r w:rsidRPr="00345206">
        <w:rPr>
          <w:sz w:val="28"/>
          <w:szCs w:val="28"/>
        </w:rPr>
        <w:t xml:space="preserve">                                                                                        </w:t>
      </w:r>
    </w:p>
    <w:p w:rsidR="0056369B" w:rsidRPr="00345206" w:rsidRDefault="0056369B" w:rsidP="00D26678">
      <w:pPr>
        <w:rPr>
          <w:b/>
          <w:sz w:val="28"/>
          <w:szCs w:val="28"/>
        </w:rPr>
      </w:pPr>
      <w:r w:rsidRPr="00345206">
        <w:rPr>
          <w:b/>
          <w:sz w:val="28"/>
          <w:szCs w:val="28"/>
        </w:rPr>
        <w:t xml:space="preserve">                                                                                         1 класс</w:t>
      </w:r>
    </w:p>
    <w:p w:rsidR="0056369B" w:rsidRPr="00345206" w:rsidRDefault="0056369B" w:rsidP="00D26678">
      <w:pPr>
        <w:rPr>
          <w:b/>
          <w:sz w:val="28"/>
          <w:szCs w:val="28"/>
        </w:rPr>
      </w:pPr>
      <w:r w:rsidRPr="00345206">
        <w:rPr>
          <w:b/>
          <w:sz w:val="28"/>
          <w:szCs w:val="28"/>
        </w:rPr>
        <w:t xml:space="preserve">                                                                                 Обучение грамоте</w:t>
      </w:r>
    </w:p>
    <w:p w:rsidR="0056369B" w:rsidRPr="00345206" w:rsidRDefault="0056369B" w:rsidP="00D26678">
      <w:pPr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4"/>
        <w:gridCol w:w="850"/>
        <w:gridCol w:w="6521"/>
      </w:tblGrid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b/>
              </w:rPr>
              <w:t xml:space="preserve">                    Наименование   разделов и тем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b/>
              </w:rPr>
              <w:t>Кол-во часов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b/>
              </w:rPr>
              <w:t xml:space="preserve">          Основные виды учебной деятельности</w:t>
            </w: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Фонетика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b/>
              </w:rPr>
              <w:t>6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Определение места ударения . Письмо короткой наклонной линии с закруглением вверху (влево ). Установление числа и последовательности звуков в слове.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 w:val="restart"/>
          </w:tcPr>
          <w:p w:rsidR="0056369B" w:rsidRPr="00345206" w:rsidRDefault="0056369B" w:rsidP="002E0895">
            <w:r w:rsidRPr="00345206">
              <w:t>Различать звуки и буквы;</w:t>
            </w:r>
          </w:p>
          <w:p w:rsidR="0056369B" w:rsidRPr="00345206" w:rsidRDefault="0056369B" w:rsidP="002E0895">
            <w:r w:rsidRPr="00345206">
              <w:t>характеризовать звуки русского языка: гласные ударные/</w:t>
            </w:r>
            <w:r w:rsidRPr="00345206">
              <w:rPr>
                <w:spacing w:val="2"/>
              </w:rPr>
              <w:t xml:space="preserve">безударные; согласные твердые/мягкие, парные/непарные </w:t>
            </w:r>
            <w:r w:rsidRPr="00345206">
              <w:t>твердые и мягкие; согласные звонкие/глухие, парные/непарные звонкие и глухие;</w:t>
            </w:r>
          </w:p>
          <w:p w:rsidR="0056369B" w:rsidRPr="00345206" w:rsidRDefault="0056369B" w:rsidP="002E0895">
            <w:r w:rsidRPr="00345206"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56369B" w:rsidRPr="00345206" w:rsidRDefault="0056369B" w:rsidP="002E0895">
            <w:pPr>
              <w:ind w:firstLine="454"/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Письмо короткой наклонной линии с закруглением внизу вправо. Слог как минимальная произносительная единица.</w:t>
            </w:r>
            <w:r w:rsidRPr="00345206">
              <w:rPr>
                <w:i/>
              </w:rPr>
              <w:t xml:space="preserve"> </w:t>
            </w:r>
            <w:r w:rsidRPr="00345206">
              <w:t xml:space="preserve"> Деление слов на слоги.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ы</w:t>
            </w:r>
            <w:r w:rsidRPr="00345206">
              <w:t>.  Сопоставление слов, различающихся одним или несколькими звуками.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н.Овладение разборчивым, аккуратным письмом .Заглавная буква </w:t>
            </w:r>
            <w:r w:rsidRPr="00345206">
              <w:rPr>
                <w:i/>
              </w:rPr>
              <w:t xml:space="preserve">Н.  </w:t>
            </w:r>
            <w:r w:rsidRPr="00345206">
              <w:t xml:space="preserve">Различение согласных твёрдых и мягких.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Строчная и заглавная Г, г.Различение согласных звуков, согласных твёрдых и мягких, звонких и глухих.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tabs>
                <w:tab w:val="left" w:pos="1650"/>
              </w:tabs>
            </w:pPr>
            <w:r w:rsidRPr="00345206">
              <w:t>Твёрдые и мягкие согласные буквы.</w:t>
            </w:r>
          </w:p>
          <w:p w:rsidR="0056369B" w:rsidRPr="00345206" w:rsidRDefault="0056369B" w:rsidP="002E0895">
            <w:pPr>
              <w:tabs>
                <w:tab w:val="left" w:pos="1650"/>
              </w:tabs>
            </w:pP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345206">
              <w:rPr>
                <w:b/>
                <w:color w:val="auto"/>
                <w:sz w:val="28"/>
                <w:szCs w:val="28"/>
              </w:rPr>
              <w:t>Графика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b/>
                <w:color w:val="auto"/>
              </w:rPr>
            </w:pPr>
            <w:r w:rsidRPr="00345206">
              <w:rPr>
                <w:b/>
                <w:color w:val="auto"/>
              </w:rPr>
              <w:t>10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b/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Различение звука и буквы: буква как знак звука. Строчная и заглавная буквы </w:t>
            </w:r>
            <w:r w:rsidRPr="00345206">
              <w:rPr>
                <w:i/>
              </w:rPr>
              <w:t xml:space="preserve">а,А. </w:t>
            </w:r>
            <w:r w:rsidRPr="00345206">
              <w:t>Овладение начертанием письменных прописных (заглавных) и строчных букв.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 w:val="restart"/>
          </w:tcPr>
          <w:p w:rsidR="0056369B" w:rsidRPr="00345206" w:rsidRDefault="0056369B" w:rsidP="002E0895">
            <w:pPr>
              <w:pStyle w:val="5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Fonts w:ascii="Times New Roman" w:hAnsi="Times New Roman" w:cs="Times New Roman"/>
                <w:sz w:val="24"/>
                <w:szCs w:val="24"/>
              </w:rPr>
              <w:t>Различать звуки речи;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0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понимать различие между звуками и буквами; устанавливать последовательность звуков в слове и их число;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0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 xml:space="preserve"> различать гласные и согласные звуки, опреде</w:t>
            </w:r>
            <w:r w:rsidRPr="00345206">
              <w:rPr>
                <w:szCs w:val="24"/>
              </w:rPr>
              <w:softHyphen/>
              <w:t>лять их в слове и правильно произносить;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0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давать качественную характеристику гласного звука в слове: ударный или безударный;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0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различать слово и слог, определять количество слогов в слове, делить слова на слоги;</w:t>
            </w:r>
          </w:p>
          <w:p w:rsidR="0056369B" w:rsidRPr="00345206" w:rsidRDefault="0056369B" w:rsidP="002E0895">
            <w:pPr>
              <w:pStyle w:val="51"/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обозначать ударение в слове;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 xml:space="preserve"> правильно называть буквы в алфавитном по</w:t>
            </w:r>
            <w:r w:rsidRPr="00345206">
              <w:rPr>
                <w:szCs w:val="24"/>
              </w:rPr>
              <w:softHyphen/>
              <w:t>рядке;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различать звуки речи и буквы, которыми обо</w:t>
            </w:r>
            <w:r w:rsidRPr="00345206">
              <w:rPr>
                <w:szCs w:val="24"/>
              </w:rPr>
              <w:softHyphen/>
              <w:t>значаются звуки на письме;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различать буквы, обозначающие гласные звуки, как показатели твердости-мягкости согласных звуков;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определять функцию буквы «мягкий знак» (ь) как показателя мягкости предшествующего согласного звука.</w:t>
            </w:r>
          </w:p>
          <w:p w:rsidR="0056369B" w:rsidRPr="00345206" w:rsidRDefault="0056369B" w:rsidP="002E0895">
            <w:pPr>
              <w:pStyle w:val="51"/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Fonts w:ascii="Times New Roman" w:hAnsi="Times New Roman" w:cs="Times New Roman"/>
                <w:sz w:val="24"/>
                <w:szCs w:val="24"/>
              </w:rPr>
              <w:t>наблюдать над образованием звуков речи;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определять функцию букв</w:t>
            </w:r>
            <w:r w:rsidRPr="00345206">
              <w:rPr>
                <w:rStyle w:val="24"/>
              </w:rPr>
              <w:t xml:space="preserve"> е, ё, ю,я</w:t>
            </w:r>
            <w:r w:rsidRPr="00345206">
              <w:rPr>
                <w:szCs w:val="24"/>
              </w:rPr>
              <w:t xml:space="preserve"> в слове;</w:t>
            </w:r>
          </w:p>
          <w:p w:rsidR="0056369B" w:rsidRPr="00345206" w:rsidRDefault="0056369B" w:rsidP="002E0895">
            <w:pPr>
              <w:pStyle w:val="51"/>
              <w:tabs>
                <w:tab w:val="left" w:pos="32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Fonts w:ascii="Times New Roman" w:hAnsi="Times New Roman" w:cs="Times New Roman"/>
                <w:sz w:val="24"/>
                <w:szCs w:val="24"/>
              </w:rPr>
              <w:t>обозначать на письме звук [й'];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располагать данные слова в алфавитном по</w:t>
            </w:r>
            <w:r w:rsidRPr="00345206">
              <w:rPr>
                <w:szCs w:val="24"/>
              </w:rPr>
              <w:softHyphen/>
              <w:t>рядке;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находить случаи расхождения звукового и бук</w:t>
            </w:r>
            <w:r w:rsidRPr="00345206">
              <w:rPr>
                <w:szCs w:val="24"/>
              </w:rPr>
              <w:softHyphen/>
              <w:t>венного состава слов при орфоэпическом проговаривании</w:t>
            </w:r>
            <w:r w:rsidRPr="00345206">
              <w:rPr>
                <w:rStyle w:val="24"/>
              </w:rPr>
              <w:t xml:space="preserve"> {вода, стриж, день, жить</w:t>
            </w:r>
            <w:r w:rsidRPr="00345206">
              <w:rPr>
                <w:szCs w:val="24"/>
              </w:rPr>
              <w:t xml:space="preserve"> и др.);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 w:val="20"/>
                <w:szCs w:val="24"/>
              </w:rPr>
            </w:pPr>
            <w:r w:rsidRPr="00345206">
              <w:rPr>
                <w:szCs w:val="24"/>
              </w:rPr>
              <w:t>произносить звуки и сочетания звуков в со</w:t>
            </w:r>
            <w:r w:rsidRPr="00345206">
              <w:rPr>
                <w:szCs w:val="24"/>
              </w:rPr>
              <w:softHyphen/>
              <w:t>ответствии с нормами литературного языка (круг слов определен орфоэпическим слова</w:t>
            </w:r>
            <w:r w:rsidRPr="00345206">
              <w:rPr>
                <w:szCs w:val="24"/>
              </w:rPr>
              <w:softHyphen/>
              <w:t>рем в учебнике).</w:t>
            </w: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i/>
              </w:rPr>
            </w:pPr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 xml:space="preserve">о, О. </w:t>
            </w:r>
            <w:r w:rsidRPr="00345206">
              <w:t xml:space="preserve"> Определение позиционным способом обозначения звуков буквами.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 xml:space="preserve">У.   </w:t>
            </w:r>
            <w:r w:rsidRPr="00345206">
              <w:t xml:space="preserve"> Буквы гласных как показатель твёрдости - мягкости согласных звуков.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>Е, е.</w:t>
            </w:r>
            <w:r w:rsidRPr="00345206">
              <w:t xml:space="preserve">  Функция буквы </w:t>
            </w:r>
            <w:r w:rsidRPr="00345206">
              <w:rPr>
                <w:i/>
              </w:rPr>
              <w:t>е.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Буквы гласных как показатель твёрдости-мягкости согласных звуков.  </w:t>
            </w:r>
            <w:r w:rsidRPr="00345206">
              <w:rPr>
                <w:i/>
              </w:rPr>
              <w:t xml:space="preserve"> </w:t>
            </w:r>
            <w:r w:rsidRPr="00345206">
              <w:t xml:space="preserve">      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Функция букв е, я. Многозначность слов. Усвоение приёмов и последовательности правильного списывания текста с соблюдением гигиенических норм.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Буква </w:t>
            </w:r>
            <w:r w:rsidRPr="00345206">
              <w:rPr>
                <w:i/>
              </w:rPr>
              <w:t>ь</w:t>
            </w:r>
            <w:r w:rsidRPr="00345206">
              <w:t>.  Мягкий знак как показатель мягкости предшествующего согласного звука.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Буквы гласных как показатель твёрдости-мягкости согласных звуков. Функция букв е, ё, я.</w:t>
            </w:r>
            <w:r w:rsidRPr="00345206">
              <w:br/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Буквы Ю, ю.   Функция букв </w:t>
            </w:r>
            <w:r w:rsidRPr="00345206">
              <w:rPr>
                <w:i/>
              </w:rPr>
              <w:t>е, ё, ю, я.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792BB3">
        <w:trPr>
          <w:trHeight w:val="2649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Знакомство с русским алфавитом как последовательностью букв.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rPr>
          <w:trHeight w:val="315"/>
        </w:trPr>
        <w:tc>
          <w:tcPr>
            <w:tcW w:w="6204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Чтение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rPr>
          <w:trHeight w:val="315"/>
        </w:trPr>
        <w:tc>
          <w:tcPr>
            <w:tcW w:w="6204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t xml:space="preserve">Разделительные знаки. </w:t>
            </w:r>
            <w:r w:rsidRPr="00345206">
              <w:rPr>
                <w:rFonts w:eastAsia="@Arial Unicode MS"/>
                <w:bCs/>
              </w:rPr>
              <w:t>Орфографическое чтение (проговаривание) как средство самоконтроля при письме под диктовку и при списывании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Сравнивать написанные буквы с предложенным образцом; записывать под диктовку отдельные слова и предложения, состоящие из 3-5 слов.</w:t>
            </w: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 xml:space="preserve">Письмо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b/>
                <w:color w:val="auto"/>
              </w:rPr>
              <w:t>38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B60736">
        <w:trPr>
          <w:trHeight w:val="1656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История возникновения письма. Пропись – первая учебная тетрадь.</w:t>
            </w:r>
          </w:p>
          <w:p w:rsidR="0056369B" w:rsidRPr="00345206" w:rsidRDefault="0056369B" w:rsidP="002E0895">
            <w:r w:rsidRPr="00345206">
              <w:t xml:space="preserve"> Рабочая строка. Верхняя и нижняя линии рабочей строки. Развитие умения ориентироваться на пространстве листа в тетради и на пространстве классной доски.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 w:val="restart"/>
          </w:tcPr>
          <w:p w:rsidR="0056369B" w:rsidRPr="00345206" w:rsidRDefault="0056369B" w:rsidP="002E0895">
            <w:r w:rsidRPr="00345206">
              <w:t xml:space="preserve">Принимать учебную задачу урока. </w:t>
            </w:r>
          </w:p>
          <w:p w:rsidR="0056369B" w:rsidRPr="00345206" w:rsidRDefault="0056369B" w:rsidP="002E0895">
            <w:r w:rsidRPr="00345206">
              <w:t>Осуществлять решение учебной задачи под руководством учителя.</w:t>
            </w:r>
          </w:p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iCs/>
              </w:rPr>
              <w:t>Воспроизводить правила посадки, владения инструментами, расположения тетради-прописи на рабочем месте.</w:t>
            </w:r>
          </w:p>
          <w:p w:rsidR="0056369B" w:rsidRPr="00345206" w:rsidRDefault="0056369B" w:rsidP="002E0895">
            <w:pPr>
              <w:rPr>
                <w:i/>
                <w:iCs/>
              </w:rPr>
            </w:pPr>
            <w:r w:rsidRPr="00345206">
              <w:rPr>
                <w:iCs/>
              </w:rPr>
              <w:t>Отвечать</w:t>
            </w:r>
            <w:r w:rsidRPr="00345206">
              <w:rPr>
                <w:i/>
                <w:iCs/>
              </w:rPr>
              <w:t xml:space="preserve"> </w:t>
            </w:r>
            <w:r w:rsidRPr="00345206">
              <w:rPr>
                <w:iCs/>
              </w:rPr>
              <w:t>на вопросы учителя о назначении прописи.</w:t>
            </w:r>
          </w:p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iCs/>
              </w:rPr>
              <w:t>Ориентироваться</w:t>
            </w:r>
            <w:r w:rsidRPr="00345206">
              <w:rPr>
                <w:i/>
                <w:iCs/>
              </w:rPr>
              <w:t xml:space="preserve"> </w:t>
            </w:r>
            <w:r w:rsidRPr="00345206">
              <w:rPr>
                <w:iCs/>
              </w:rPr>
              <w:t>в первой учебной тетради.</w:t>
            </w:r>
          </w:p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iCs/>
              </w:rPr>
              <w:t>Правильно располагать учебную тетрадь на рабочем месте, демонстрировать правильное положение ручки при письме.</w:t>
            </w:r>
          </w:p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iCs/>
              </w:rPr>
              <w:t xml:space="preserve">Воспроизводить с опорой на наглядный материал (иллюстрации в прописи, плакаты и др.) гигиенические правила письма. </w:t>
            </w:r>
          </w:p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iCs/>
              </w:rPr>
              <w:t>Анализировать образец изучаемой буквы, выделять элементы в строчных и прописных буквах.</w:t>
            </w:r>
          </w:p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iCs/>
              </w:rPr>
              <w:t>Сравнивать печатную и письменную буквы.</w:t>
            </w:r>
          </w:p>
          <w:p w:rsidR="0056369B" w:rsidRPr="00345206" w:rsidRDefault="0056369B" w:rsidP="002E0895">
            <w:pPr>
              <w:pStyle w:val="Default"/>
              <w:rPr>
                <w:iCs/>
                <w:color w:val="auto"/>
              </w:rPr>
            </w:pPr>
            <w:r w:rsidRPr="00345206">
              <w:rPr>
                <w:iCs/>
                <w:color w:val="auto"/>
              </w:rPr>
              <w:t>Анализировать написанную букву.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0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Безошибочно списывать текст с доски и учеб</w:t>
            </w:r>
            <w:r w:rsidRPr="00345206">
              <w:rPr>
                <w:szCs w:val="24"/>
              </w:rPr>
              <w:softHyphen/>
              <w:t>ника;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0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писать под диктовку тексты в соответствии с изученными правилами.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Понимать функции небуквенных графических средств: пробела между словами.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Письмо овалов и полуовалов.  Усвоение гигиенических требований при письме. Развитие мелкой моторики пальцев и свободы движения руки.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Письмо длинных прямых наклонных линий.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Письмо наклонной длинной линии с закруглением внизу (влево).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Письмо больших и маленьких овалов, их чередование. Письмо наклонных линий.  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Письмо коротких и длинных наклонных линий, их чередование.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Письмо наклонных линий с петлёй вверху и внизу. Письмо полуовалов.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Строчная и заглавная буквы</w:t>
            </w:r>
            <w:r w:rsidRPr="00345206">
              <w:rPr>
                <w:i/>
              </w:rPr>
              <w:t xml:space="preserve"> с С</w:t>
            </w:r>
            <w:r w:rsidRPr="00345206">
              <w:t xml:space="preserve">.   Письмо букв, слогов с  соблюдением гигиенических норм.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  и заглавная буквы </w:t>
            </w:r>
            <w:r w:rsidRPr="00345206">
              <w:rPr>
                <w:i/>
              </w:rPr>
              <w:t>т, Т.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B60736">
        <w:trPr>
          <w:trHeight w:val="828"/>
        </w:trPr>
        <w:tc>
          <w:tcPr>
            <w:tcW w:w="6204" w:type="dxa"/>
          </w:tcPr>
          <w:p w:rsidR="0056369B" w:rsidRPr="00345206" w:rsidRDefault="0056369B" w:rsidP="002E0895">
            <w:pPr>
              <w:rPr>
                <w:i/>
              </w:rPr>
            </w:pPr>
            <w:r w:rsidRPr="00345206">
              <w:t>Заглавная буква</w:t>
            </w:r>
            <w:r w:rsidRPr="00345206">
              <w:rPr>
                <w:i/>
              </w:rPr>
              <w:t xml:space="preserve"> Л.</w:t>
            </w:r>
          </w:p>
          <w:p w:rsidR="0056369B" w:rsidRPr="00345206" w:rsidRDefault="0056369B" w:rsidP="002E0895">
            <w:pPr>
              <w:rPr>
                <w:i/>
              </w:rPr>
            </w:pPr>
            <w:r w:rsidRPr="00345206">
              <w:t>Усвоение приёмов  и последовательности правильного списывания текста.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>р, Р.</w:t>
            </w:r>
            <w:r w:rsidRPr="00345206">
              <w:t xml:space="preserve">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B60736">
        <w:trPr>
          <w:trHeight w:val="828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>В, в</w:t>
            </w:r>
            <w:r w:rsidRPr="00345206">
              <w:t xml:space="preserve">.  </w:t>
            </w:r>
          </w:p>
          <w:p w:rsidR="0056369B" w:rsidRPr="00345206" w:rsidRDefault="0056369B" w:rsidP="002E0895">
            <w:r w:rsidRPr="00345206">
              <w:t>Понимание функции небуквенных графических средств: пробела между словами.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2B2642">
        <w:trPr>
          <w:trHeight w:val="1104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>П, п.</w:t>
            </w:r>
            <w:r w:rsidRPr="00345206">
              <w:t xml:space="preserve">  </w:t>
            </w:r>
          </w:p>
          <w:p w:rsidR="0056369B" w:rsidRPr="00345206" w:rsidRDefault="0056369B" w:rsidP="002E0895">
            <w:r w:rsidRPr="00345206">
              <w:t>Письмо   предложений  с  соблюдением гигиенических норм.</w:t>
            </w:r>
          </w:p>
          <w:p w:rsidR="0056369B" w:rsidRPr="00345206" w:rsidRDefault="0056369B" w:rsidP="002E0895"/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2B2642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 xml:space="preserve">  з.</w:t>
            </w:r>
            <w:r w:rsidRPr="00345206">
              <w:t xml:space="preserve">   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З.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Письмо слогов и слов с изученными буквами.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2B2642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>Строчная буква</w:t>
            </w:r>
            <w:r w:rsidRPr="00345206">
              <w:rPr>
                <w:i/>
              </w:rPr>
              <w:t xml:space="preserve"> б.</w:t>
            </w:r>
            <w:r w:rsidRPr="00345206">
              <w:t xml:space="preserve"> </w:t>
            </w:r>
            <w:r w:rsidRPr="00345206">
              <w:rPr>
                <w:i/>
              </w:rPr>
              <w:t xml:space="preserve"> </w:t>
            </w:r>
            <w:r w:rsidRPr="00345206">
              <w:t xml:space="preserve">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Б.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Усвоение приёмов и последовательности правильного списывания текста.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2B2642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д</w:t>
            </w:r>
            <w:r w:rsidRPr="00345206">
              <w:t xml:space="preserve">.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Д.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>Я, я.</w:t>
            </w:r>
            <w:r w:rsidRPr="00345206">
              <w:t xml:space="preserve">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Письмо под диктовку слов и предложений, написание которых не расходятся с их произношением.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2B2642">
        <w:trPr>
          <w:trHeight w:val="828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ч</w:t>
            </w:r>
            <w:r w:rsidRPr="00345206">
              <w:t xml:space="preserve">. 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Ч</w:t>
            </w:r>
            <w:r w:rsidRPr="00345206">
              <w:t>. Овладение начертанием письменных прописных (заглавных) букв.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Буква </w:t>
            </w:r>
            <w:r w:rsidRPr="00345206">
              <w:rPr>
                <w:i/>
              </w:rPr>
              <w:t>ь</w:t>
            </w:r>
            <w:r w:rsidRPr="00345206">
              <w:t xml:space="preserve"> на конце слова. Буква ь в середине слова.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Строчная буква</w:t>
            </w:r>
            <w:r w:rsidRPr="00345206">
              <w:rPr>
                <w:i/>
              </w:rPr>
              <w:t xml:space="preserve"> ш.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Заглавная буквы </w:t>
            </w:r>
            <w:r w:rsidRPr="00345206">
              <w:rPr>
                <w:i/>
              </w:rPr>
              <w:t>Ш .</w:t>
            </w:r>
            <w:r w:rsidRPr="00345206">
              <w:t xml:space="preserve">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EE291C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ж</w:t>
            </w:r>
            <w:r w:rsidRPr="00345206">
              <w:t xml:space="preserve"> .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Ж.</w:t>
            </w:r>
            <w:r w:rsidRPr="00345206">
              <w:t xml:space="preserve">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ё</w:t>
            </w:r>
            <w:r w:rsidRPr="00345206">
              <w:t xml:space="preserve">.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Ё</w:t>
            </w:r>
            <w:r w:rsidRPr="00345206">
              <w:t>.  Усвоение приёмов и последовательности правильного списывания текста.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i/>
              </w:rPr>
            </w:pPr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>Й, й.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332F49">
        <w:trPr>
          <w:trHeight w:val="411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  буква </w:t>
            </w:r>
            <w:r w:rsidRPr="00345206">
              <w:rPr>
                <w:i/>
              </w:rPr>
              <w:t xml:space="preserve">  х.</w:t>
            </w:r>
            <w:r w:rsidRPr="00345206">
              <w:t xml:space="preserve"> 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 xml:space="preserve">Х. </w:t>
            </w:r>
            <w:r w:rsidRPr="00345206">
              <w:t xml:space="preserve"> </w:t>
            </w:r>
            <w:r w:rsidRPr="00345206">
              <w:rPr>
                <w:i/>
              </w:rPr>
              <w:t xml:space="preserve">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EE291C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ю.</w:t>
            </w:r>
            <w:r w:rsidRPr="00345206">
              <w:t xml:space="preserve"> 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Ю.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EE291C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 xml:space="preserve"> ц.</w:t>
            </w:r>
            <w:r w:rsidRPr="00345206">
              <w:t xml:space="preserve">   </w:t>
            </w:r>
          </w:p>
          <w:p w:rsidR="0056369B" w:rsidRPr="00345206" w:rsidRDefault="0056369B" w:rsidP="002E0895">
            <w:r w:rsidRPr="00345206">
              <w:t xml:space="preserve"> Заглавная буква Ц.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Письмо слогов и слов с буквами </w:t>
            </w:r>
            <w:r w:rsidRPr="00345206">
              <w:rPr>
                <w:i/>
              </w:rPr>
              <w:t xml:space="preserve">Ц, ц </w:t>
            </w:r>
            <w:r w:rsidRPr="00345206">
              <w:t>и другими изученными буквами.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EE291C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pPr>
              <w:rPr>
                <w:i/>
              </w:rPr>
            </w:pPr>
            <w:r w:rsidRPr="00345206">
              <w:t>Строчная буква</w:t>
            </w:r>
            <w:r w:rsidRPr="00345206">
              <w:rPr>
                <w:i/>
              </w:rPr>
              <w:t xml:space="preserve"> э.</w:t>
            </w:r>
          </w:p>
          <w:p w:rsidR="0056369B" w:rsidRPr="00345206" w:rsidRDefault="0056369B" w:rsidP="002E0895">
            <w:pPr>
              <w:rPr>
                <w:i/>
              </w:rPr>
            </w:pPr>
            <w:r w:rsidRPr="00345206">
              <w:t>Заглавная</w:t>
            </w:r>
            <w:r w:rsidRPr="00345206">
              <w:rPr>
                <w:i/>
              </w:rPr>
              <w:t xml:space="preserve"> </w:t>
            </w:r>
            <w:r w:rsidRPr="00345206">
              <w:t>буква</w:t>
            </w:r>
            <w:r w:rsidRPr="00345206">
              <w:rPr>
                <w:i/>
              </w:rPr>
              <w:t xml:space="preserve"> Э.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EE291C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щ</w:t>
            </w:r>
            <w:r w:rsidRPr="00345206">
              <w:t xml:space="preserve">. 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Щ.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EE291C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ф.</w:t>
            </w:r>
            <w:r w:rsidRPr="00345206">
              <w:t xml:space="preserve">  </w:t>
            </w:r>
          </w:p>
          <w:p w:rsidR="0056369B" w:rsidRPr="00345206" w:rsidRDefault="0056369B" w:rsidP="002E0895">
            <w:r w:rsidRPr="00345206">
              <w:t xml:space="preserve">Заглавная буква </w:t>
            </w:r>
            <w:r w:rsidRPr="00345206">
              <w:rPr>
                <w:i/>
              </w:rPr>
              <w:t>Ф.</w:t>
            </w:r>
            <w:r w:rsidRPr="00345206">
              <w:t xml:space="preserve"> Письмо букв, буквосочетаний, слов и предложений с соблюдением гигиенических норм. 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EE291C">
        <w:trPr>
          <w:trHeight w:val="562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Строчные буквы </w:t>
            </w:r>
            <w:r w:rsidRPr="00345206">
              <w:rPr>
                <w:i/>
              </w:rPr>
              <w:t>ь, ъ.</w:t>
            </w:r>
            <w:r w:rsidRPr="00345206">
              <w:t xml:space="preserve">  </w:t>
            </w:r>
          </w:p>
          <w:p w:rsidR="0056369B" w:rsidRPr="00345206" w:rsidRDefault="0056369B" w:rsidP="002E0895">
            <w:r w:rsidRPr="00345206">
              <w:t>Правописание слов с ъ и ь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Контрольная работа (контрольное списывание).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2026BE">
        <w:trPr>
          <w:trHeight w:val="667"/>
        </w:trPr>
        <w:tc>
          <w:tcPr>
            <w:tcW w:w="6204" w:type="dxa"/>
          </w:tcPr>
          <w:p w:rsidR="0056369B" w:rsidRPr="00345206" w:rsidRDefault="0056369B" w:rsidP="002E0895">
            <w:r w:rsidRPr="00345206">
              <w:t>Анализ контрольной работы. Письмо  слов и предложений с соблюдением гигиенических норм.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 xml:space="preserve">Слово и предложение    </w:t>
            </w:r>
          </w:p>
        </w:tc>
        <w:tc>
          <w:tcPr>
            <w:tcW w:w="850" w:type="dxa"/>
          </w:tcPr>
          <w:p w:rsidR="0056369B" w:rsidRPr="00345206" w:rsidRDefault="0056369B" w:rsidP="00332F49">
            <w:pPr>
              <w:pStyle w:val="Default"/>
              <w:rPr>
                <w:color w:val="auto"/>
              </w:rPr>
            </w:pPr>
            <w:r w:rsidRPr="00345206">
              <w:rPr>
                <w:b/>
                <w:color w:val="auto"/>
              </w:rPr>
              <w:t>11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 w:rsidTr="00B60736">
        <w:trPr>
          <w:trHeight w:val="595"/>
        </w:trPr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 буква </w:t>
            </w:r>
            <w:r w:rsidRPr="00345206">
              <w:rPr>
                <w:i/>
              </w:rPr>
              <w:t xml:space="preserve">у. </w:t>
            </w:r>
            <w:r w:rsidRPr="00345206">
              <w:t xml:space="preserve"> Восприятие слова как объекта изучения, материала для анализа.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 w:val="restart"/>
          </w:tcPr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0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Различать слово и предложение, слово и слог, слово и набор буквосочетаний;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определять количество слов в предложении, вычленять слова из предложения;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7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осознавать слово как единство звучания и зна</w:t>
            </w:r>
            <w:r w:rsidRPr="00345206">
              <w:rPr>
                <w:szCs w:val="24"/>
              </w:rPr>
              <w:softHyphen/>
              <w:t>чения; на практическом уровне различать многознач</w:t>
            </w:r>
            <w:r w:rsidRPr="00345206">
              <w:rPr>
                <w:szCs w:val="24"/>
              </w:rPr>
              <w:softHyphen/>
              <w:t>ные слова (простые случаи), слова, близкие и противоположные по значению;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327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подбирать слова, близкие и противоположные по значению, при решении учебных задач.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Строчная буква к. Наблюдение над значением слова. Заглавная буква К.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Работа с предложением: выделение слов, изменение их порядка.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и заглавная буквы </w:t>
            </w:r>
            <w:r w:rsidRPr="00345206">
              <w:rPr>
                <w:i/>
              </w:rPr>
              <w:t>М, м.</w:t>
            </w:r>
            <w:r w:rsidRPr="00345206">
              <w:t xml:space="preserve">   Оформление границ предложения. Различение слова и предложения.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Оформление предложений в тексте.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Различение слов, отвечающих на вопросы «кто?» и «что?» Письмо букв, слогов с  соблюдением гигиенических норм.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Различение слов, отвечающих на вопросы «что делать?», «что сделать?»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Различение слов, отвечающих на вопросы «Какой?, «Какая?», «Какое?», «Какие?».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Предлог.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Местоимение. Усвоение приёмов и последовательности правильного списывания текста.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Основа предложения.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Орфография.</w:t>
            </w:r>
            <w:r w:rsidRPr="003452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b/>
                <w:color w:val="auto"/>
              </w:rPr>
              <w:t>18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</w:t>
            </w:r>
            <w:r w:rsidRPr="00345206">
              <w:rPr>
                <w:i/>
              </w:rPr>
              <w:t>и</w:t>
            </w:r>
            <w:r w:rsidRPr="00345206">
              <w:t xml:space="preserve">. Буквы гласных как показатель мягкости согласных звуков.Заглавная буква </w:t>
            </w:r>
            <w:r w:rsidRPr="00345206">
              <w:rPr>
                <w:i/>
              </w:rPr>
              <w:t>И</w:t>
            </w:r>
            <w:r w:rsidRPr="00345206">
              <w:t>. Знакомство с правилами правописания и их применение: раздельное написание слов.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 w:val="restart"/>
          </w:tcPr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0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Применять изученные правила правописания: раздельное написание слов в предложении; перенос слов; прописная буква в на</w:t>
            </w:r>
            <w:r w:rsidRPr="00345206">
              <w:rPr>
                <w:szCs w:val="24"/>
              </w:rPr>
              <w:softHyphen/>
              <w:t>чале предложения, в именах собственных; непроверяемые гласные и согласные в корне слова (перечень слов дан в учебнике); знаки препинания конца предложения;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0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безошибочно списывать текст с доски и учеб</w:t>
            </w:r>
            <w:r w:rsidRPr="00345206">
              <w:rPr>
                <w:szCs w:val="24"/>
              </w:rPr>
              <w:softHyphen/>
              <w:t>ника;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0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писать под диктовку тексты в соответствии с изученными правилами.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567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определять случаи расхождения звукового и буквенного состава слов;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56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писать слова с парными по глухости-звонко</w:t>
            </w:r>
            <w:r w:rsidRPr="00345206">
              <w:rPr>
                <w:szCs w:val="24"/>
              </w:rPr>
              <w:softHyphen/>
              <w:t xml:space="preserve">сти согласными звуками на конце.  </w:t>
            </w:r>
          </w:p>
          <w:p w:rsidR="0056369B" w:rsidRPr="00345206" w:rsidRDefault="0056369B" w:rsidP="002E0895">
            <w:pPr>
              <w:pStyle w:val="BodyText"/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применять орфографическое чтение (прого- варивание) при письме под диктовку и при списывании;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564"/>
              </w:tabs>
              <w:ind w:right="2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пользоваться орфографическим словарем учебника как средством самоконтроля.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Строчная буква  </w:t>
            </w:r>
            <w:r w:rsidRPr="00345206">
              <w:rPr>
                <w:i/>
              </w:rPr>
              <w:t>л.</w:t>
            </w:r>
            <w:r w:rsidRPr="00345206">
              <w:t>Знакомство с правилами правописания и их применение: знаки препинания в конце предложения.</w:t>
            </w:r>
            <w:r w:rsidRPr="00345206">
              <w:rPr>
                <w:i/>
              </w:rPr>
              <w:t xml:space="preserve"> </w:t>
            </w:r>
            <w:r w:rsidRPr="00345206">
              <w:t xml:space="preserve">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Знакомство с правилами правописания и их применение: прописная (заглавная) буква в  именах собственных.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Знакомство с правилами правописания и их применение: прописная (заглавная) буква в начале предложения.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Знакомство с правилами правописания и их применение: обозначение гласных после шипящих (ча, чу ).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Знакомство с правилами правописания и их применение: обозначение гласных после шипящих (  ши ).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Знакомство с правилами правописания и их применение: гласных после шипящих (жи ).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Знакомство с правилами правописания и их применение: гласных после шипящих (жи –ши).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Знакомство с правилами правописания и их применение: обозначение гласных после шипящих (ща, щу). 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Упражнение в письме букв, буквосочетаний, слов и предложений.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 xml:space="preserve"> Знакомство с  правилами  правописания и их применение: перенос   слов по слогам без стечения согласных.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Прописная (заглавная ) буква в начале предложения.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Прописная (заглавная ) буква в именах собственных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Безударные гласные в корне слова.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Правописание сочетаний жи- ши.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Правописание сочетаний ча- ща.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Правописание сочетаний чу-щу.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r w:rsidRPr="00345206">
              <w:t>Правописание  сочетаний  чк –чн,  чш.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Развитие речи.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 xml:space="preserve"> </w:t>
            </w:r>
            <w:r w:rsidRPr="00345206">
              <w:rPr>
                <w:b/>
                <w:color w:val="auto"/>
              </w:rPr>
              <w:t>2</w:t>
            </w:r>
          </w:p>
        </w:tc>
        <w:tc>
          <w:tcPr>
            <w:tcW w:w="6521" w:type="dxa"/>
            <w:vMerge w:val="restart"/>
          </w:tcPr>
          <w:p w:rsidR="0056369B" w:rsidRPr="00345206" w:rsidRDefault="0056369B" w:rsidP="002E0895">
            <w:pPr>
              <w:pStyle w:val="BodyText"/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Оценивать правильность (уместность) выбо</w:t>
            </w:r>
            <w:r w:rsidRPr="00345206">
              <w:rPr>
                <w:szCs w:val="24"/>
              </w:rPr>
              <w:softHyphen/>
              <w:t>ра языковых и неязыковых средств устного общения на уроке, в школе, в быту, со зна</w:t>
            </w:r>
            <w:r w:rsidRPr="00345206">
              <w:rPr>
                <w:szCs w:val="24"/>
              </w:rPr>
              <w:softHyphen/>
              <w:t>комыми и незнакомыми, с людьми разного возраста;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4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соблюдать в повседневной жизни нормы ре</w:t>
            </w:r>
            <w:r w:rsidRPr="00345206">
              <w:rPr>
                <w:szCs w:val="24"/>
              </w:rPr>
              <w:softHyphen/>
              <w:t>чевого этикета;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4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слушать вопрос, понимать его, отвечать на по</w:t>
            </w:r>
            <w:r w:rsidRPr="00345206">
              <w:rPr>
                <w:szCs w:val="24"/>
              </w:rPr>
              <w:softHyphen/>
              <w:t>ставленный вопрос;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4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составлять текст из набора предложений;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7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выбирать заголовок текста из ряда данных и самостоятельно озаглавливать текст.</w:t>
            </w:r>
          </w:p>
          <w:p w:rsidR="0056369B" w:rsidRPr="00345206" w:rsidRDefault="0056369B" w:rsidP="002E0895">
            <w:pPr>
              <w:pStyle w:val="51"/>
              <w:tabs>
                <w:tab w:val="left" w:pos="6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Fonts w:ascii="Times New Roman" w:hAnsi="Times New Roman" w:cs="Times New Roman"/>
                <w:sz w:val="24"/>
                <w:szCs w:val="24"/>
              </w:rPr>
              <w:t>различать устную и письменную речь;</w:t>
            </w:r>
          </w:p>
          <w:p w:rsidR="0056369B" w:rsidRPr="00345206" w:rsidRDefault="0056369B" w:rsidP="002E0895">
            <w:pPr>
              <w:pStyle w:val="51"/>
              <w:tabs>
                <w:tab w:val="left" w:pos="64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Fonts w:ascii="Times New Roman" w:hAnsi="Times New Roman" w:cs="Times New Roman"/>
                <w:sz w:val="24"/>
                <w:szCs w:val="24"/>
              </w:rPr>
              <w:t>различать диалогическую речь;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7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отличать текст от набора не связанных друг с другом предложений;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51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анализировать текст с нарушенным порядком предложений и восстанавливать их последо</w:t>
            </w:r>
            <w:r w:rsidRPr="00345206">
              <w:rPr>
                <w:szCs w:val="24"/>
              </w:rPr>
              <w:softHyphen/>
              <w:t>вательность в тексте;</w:t>
            </w:r>
          </w:p>
          <w:p w:rsidR="0056369B" w:rsidRPr="00345206" w:rsidRDefault="0056369B" w:rsidP="002E0895">
            <w:pPr>
              <w:pStyle w:val="51"/>
              <w:tabs>
                <w:tab w:val="left" w:pos="64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0"/>
              </w:tabs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соотносить заголовок и содержание текста;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7"/>
              </w:tabs>
              <w:ind w:right="40"/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составлять текст по рисунку и опорным сло</w:t>
            </w:r>
            <w:r w:rsidRPr="00345206">
              <w:rPr>
                <w:szCs w:val="24"/>
              </w:rPr>
              <w:softHyphen/>
              <w:t>вам (после анализа содержания рисунка);</w:t>
            </w:r>
          </w:p>
          <w:p w:rsidR="0056369B" w:rsidRPr="00345206" w:rsidRDefault="0056369B" w:rsidP="002E0895">
            <w:pPr>
              <w:pStyle w:val="BodyText"/>
              <w:shd w:val="clear" w:color="auto" w:fill="FFFFFF"/>
              <w:tabs>
                <w:tab w:val="left" w:pos="644"/>
              </w:tabs>
              <w:jc w:val="left"/>
              <w:rPr>
                <w:szCs w:val="24"/>
              </w:rPr>
            </w:pPr>
            <w:r w:rsidRPr="00345206">
              <w:rPr>
                <w:szCs w:val="24"/>
              </w:rPr>
              <w:t>составлять текст по его началу и концовке; составлять небольшие монологические вы</w:t>
            </w:r>
            <w:r w:rsidRPr="00345206">
              <w:rPr>
                <w:szCs w:val="24"/>
              </w:rPr>
              <w:softHyphen/>
              <w:t>сказывания по результатам наблюдений над фактами и явлениями языка.</w:t>
            </w:r>
          </w:p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Составление небольших рассказов повествовательного характера по материалам собственных наблюдений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6204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Составление небольших рассказов повествовательного характера по серии сюжетных картинок.</w:t>
            </w:r>
          </w:p>
        </w:tc>
        <w:tc>
          <w:tcPr>
            <w:tcW w:w="850" w:type="dxa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>1</w:t>
            </w:r>
          </w:p>
        </w:tc>
        <w:tc>
          <w:tcPr>
            <w:tcW w:w="6521" w:type="dxa"/>
            <w:vMerge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</w:p>
        </w:tc>
      </w:tr>
      <w:tr w:rsidR="0056369B" w:rsidRPr="00345206">
        <w:tc>
          <w:tcPr>
            <w:tcW w:w="13575" w:type="dxa"/>
            <w:gridSpan w:val="3"/>
          </w:tcPr>
          <w:p w:rsidR="0056369B" w:rsidRPr="00345206" w:rsidRDefault="0056369B" w:rsidP="002E0895">
            <w:pPr>
              <w:pStyle w:val="Default"/>
              <w:rPr>
                <w:color w:val="auto"/>
              </w:rPr>
            </w:pPr>
            <w:r w:rsidRPr="00345206">
              <w:rPr>
                <w:color w:val="auto"/>
              </w:rPr>
              <w:t xml:space="preserve"> </w:t>
            </w:r>
            <w:r w:rsidRPr="00345206">
              <w:rPr>
                <w:b/>
                <w:color w:val="auto"/>
              </w:rPr>
              <w:t>Всего :     85 часов</w:t>
            </w:r>
          </w:p>
        </w:tc>
      </w:tr>
    </w:tbl>
    <w:p w:rsidR="0056369B" w:rsidRPr="00345206" w:rsidRDefault="0056369B" w:rsidP="00B61DB8">
      <w:pPr>
        <w:pStyle w:val="Default"/>
        <w:rPr>
          <w:color w:val="auto"/>
        </w:rPr>
      </w:pPr>
    </w:p>
    <w:p w:rsidR="0056369B" w:rsidRPr="00345206" w:rsidRDefault="0056369B" w:rsidP="00B61DB8">
      <w:pPr>
        <w:pStyle w:val="Default"/>
        <w:rPr>
          <w:color w:val="auto"/>
        </w:rPr>
      </w:pPr>
      <w:bookmarkStart w:id="0" w:name="_GoBack"/>
      <w:bookmarkEnd w:id="0"/>
    </w:p>
    <w:p w:rsidR="0056369B" w:rsidRPr="00345206" w:rsidRDefault="0056369B" w:rsidP="00B61DB8">
      <w:pPr>
        <w:pStyle w:val="Default"/>
        <w:rPr>
          <w:b/>
          <w:color w:val="auto"/>
          <w:sz w:val="28"/>
          <w:szCs w:val="28"/>
        </w:rPr>
      </w:pPr>
      <w:r w:rsidRPr="00345206">
        <w:rPr>
          <w:b/>
          <w:color w:val="auto"/>
        </w:rPr>
        <w:t xml:space="preserve">                                                                                </w:t>
      </w:r>
      <w:r w:rsidRPr="00345206">
        <w:rPr>
          <w:b/>
          <w:color w:val="auto"/>
          <w:sz w:val="28"/>
          <w:szCs w:val="28"/>
        </w:rPr>
        <w:t>Систематический курс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36"/>
        <w:gridCol w:w="1034"/>
        <w:gridCol w:w="4929"/>
      </w:tblGrid>
      <w:tr w:rsidR="0056369B" w:rsidRPr="00345206">
        <w:trPr>
          <w:trHeight w:val="255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b/>
              </w:rPr>
              <w:t xml:space="preserve">                    Наименование   разделов и тем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b/>
              </w:rPr>
              <w:t>Кол-во часов</w:t>
            </w:r>
          </w:p>
        </w:tc>
        <w:tc>
          <w:tcPr>
            <w:tcW w:w="4929" w:type="dxa"/>
            <w:vMerge w:val="restart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b/>
              </w:rPr>
              <w:t>Основные виды учебной деятельности</w:t>
            </w:r>
          </w:p>
        </w:tc>
      </w:tr>
      <w:tr w:rsidR="0056369B" w:rsidRPr="00345206">
        <w:trPr>
          <w:trHeight w:val="255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  <w:lang w:eastAsia="ar-SA"/>
              </w:rPr>
            </w:pPr>
            <w:r w:rsidRPr="00345206">
              <w:rPr>
                <w:b/>
                <w:sz w:val="28"/>
                <w:szCs w:val="28"/>
                <w:lang w:eastAsia="ar-SA"/>
              </w:rPr>
              <w:t>Фонетика и орфоэпия.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929" w:type="dxa"/>
            <w:vMerge w:val="restart"/>
          </w:tcPr>
          <w:p w:rsidR="0056369B" w:rsidRPr="00345206" w:rsidRDefault="0056369B" w:rsidP="002E0895">
            <w:r w:rsidRPr="00345206">
              <w:t>Различать звуки и буквы;</w:t>
            </w:r>
          </w:p>
          <w:p w:rsidR="0056369B" w:rsidRPr="00345206" w:rsidRDefault="0056369B" w:rsidP="002E0895">
            <w:r w:rsidRPr="00345206">
              <w:t>характеризовать звуки русского языка: гласные ударные/</w:t>
            </w:r>
            <w:r w:rsidRPr="00345206">
              <w:rPr>
                <w:spacing w:val="2"/>
              </w:rPr>
              <w:t xml:space="preserve">безударные; согласные твердые/мягкие, парные/непарные </w:t>
            </w:r>
            <w:r w:rsidRPr="00345206">
              <w:t>твердые и мягкие; согласные звонкие/глухие, парные/непарные звонкие и глухие;</w:t>
            </w:r>
          </w:p>
          <w:p w:rsidR="0056369B" w:rsidRPr="00345206" w:rsidRDefault="0056369B" w:rsidP="00D22039">
            <w:pPr>
              <w:pStyle w:val="a3"/>
              <w:spacing w:line="240" w:lineRule="auto"/>
              <w:ind w:firstLine="0"/>
              <w:rPr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i w:val="0"/>
                <w:iCs/>
                <w:color w:val="auto"/>
                <w:spacing w:val="2"/>
                <w:sz w:val="24"/>
                <w:szCs w:val="24"/>
              </w:rPr>
              <w:t xml:space="preserve">соблюдать нормы русского и родного литературного </w:t>
            </w:r>
            <w:r w:rsidRPr="00345206">
              <w:rPr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  <w:t xml:space="preserve">языка в собственной речи и оценивать соблюдение этих </w:t>
            </w:r>
            <w:r w:rsidRPr="00345206">
              <w:rPr>
                <w:rFonts w:ascii="Times New Roman" w:hAnsi="Times New Roman"/>
                <w:i w:val="0"/>
                <w:iCs/>
                <w:color w:val="auto"/>
                <w:spacing w:val="-2"/>
                <w:sz w:val="24"/>
                <w:szCs w:val="24"/>
              </w:rPr>
              <w:t>норм в речи собеседников (в объеме представленного в учеб</w:t>
            </w:r>
            <w:r w:rsidRPr="00345206">
              <w:rPr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  <w:t>нике материала);</w:t>
            </w:r>
          </w:p>
          <w:p w:rsidR="0056369B" w:rsidRPr="00345206" w:rsidRDefault="0056369B" w:rsidP="00D22039">
            <w:pPr>
              <w:pStyle w:val="a3"/>
              <w:spacing w:line="240" w:lineRule="auto"/>
              <w:ind w:firstLine="0"/>
              <w:rPr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i w:val="0"/>
                <w:iCs/>
                <w:color w:val="auto"/>
                <w:spacing w:val="2"/>
                <w:sz w:val="24"/>
                <w:szCs w:val="24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      </w:r>
            <w:r w:rsidRPr="00345206">
              <w:rPr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  <w:t>к учителю, родителям и</w:t>
            </w:r>
            <w:r w:rsidRPr="00345206">
              <w:rPr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  <w:t> </w:t>
            </w:r>
            <w:r w:rsidRPr="00345206">
              <w:rPr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  <w:t>др.</w:t>
            </w: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pStyle w:val="Zag3"/>
              <w:ind w:firstLine="680"/>
              <w:rPr>
                <w:b/>
                <w:color w:val="auto"/>
                <w:lang w:val="ru-RU"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255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lang w:eastAsia="ar-SA"/>
              </w:rPr>
            </w:pPr>
            <w:r w:rsidRPr="00345206">
              <w:rPr>
                <w:lang w:eastAsia="ar-SA"/>
              </w:rPr>
              <w:t>Слог как минимальная произносительная единица.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/>
        </w:tc>
      </w:tr>
      <w:tr w:rsidR="0056369B" w:rsidRPr="00345206">
        <w:trPr>
          <w:trHeight w:val="255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>Деление слов на слоги.</w:t>
            </w:r>
          </w:p>
          <w:p w:rsidR="0056369B" w:rsidRPr="00345206" w:rsidRDefault="0056369B" w:rsidP="002E0895">
            <w:pPr>
              <w:rPr>
                <w:lang w:eastAsia="ar-SA"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240"/>
        </w:trPr>
        <w:tc>
          <w:tcPr>
            <w:tcW w:w="8136" w:type="dxa"/>
          </w:tcPr>
          <w:p w:rsidR="0056369B" w:rsidRPr="00345206" w:rsidRDefault="0056369B" w:rsidP="002E0895">
            <w:r w:rsidRPr="00345206">
              <w:t>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24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lang w:eastAsia="ar-SA"/>
              </w:rPr>
            </w:pPr>
            <w:r w:rsidRPr="00345206">
              <w:rPr>
                <w:sz w:val="22"/>
                <w:szCs w:val="22"/>
              </w:rPr>
              <w:t xml:space="preserve">Ударные и безударные  слоги.  </w:t>
            </w:r>
            <w:r w:rsidRPr="00345206">
              <w:rPr>
                <w:sz w:val="22"/>
                <w:szCs w:val="22"/>
                <w:lang w:eastAsia="ar-SA"/>
              </w:rPr>
              <w:t xml:space="preserve"> Определение качественной характеристики звука: гласный ударный -безударный.</w:t>
            </w:r>
          </w:p>
          <w:p w:rsidR="0056369B" w:rsidRPr="00345206" w:rsidRDefault="0056369B" w:rsidP="002E0895">
            <w:pPr>
              <w:rPr>
                <w:lang w:eastAsia="ar-SA"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24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lang w:eastAsia="ar-SA"/>
              </w:rPr>
            </w:pPr>
            <w:r w:rsidRPr="00345206">
              <w:rPr>
                <w:sz w:val="22"/>
                <w:szCs w:val="22"/>
              </w:rPr>
              <w:t>Буквы, обозначающие гласные звуки.</w:t>
            </w:r>
            <w:r w:rsidRPr="00345206">
              <w:t xml:space="preserve">  Различение гласных и согласных звуков.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240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 xml:space="preserve">Слова с буквой </w:t>
            </w:r>
            <w:r w:rsidRPr="00345206">
              <w:rPr>
                <w:i/>
                <w:iCs/>
                <w:sz w:val="22"/>
                <w:szCs w:val="22"/>
              </w:rPr>
              <w:t>э</w:t>
            </w:r>
            <w:r w:rsidRPr="00345206">
              <w:rPr>
                <w:sz w:val="22"/>
                <w:szCs w:val="22"/>
              </w:rPr>
              <w:t>.</w:t>
            </w:r>
            <w:r w:rsidRPr="00345206">
              <w:rPr>
                <w:sz w:val="22"/>
                <w:szCs w:val="22"/>
                <w:lang w:eastAsia="ar-SA"/>
              </w:rPr>
              <w:t xml:space="preserve"> Определение качественной характеристики звука: гласный-согласный.</w:t>
            </w:r>
          </w:p>
          <w:p w:rsidR="0056369B" w:rsidRPr="00345206" w:rsidRDefault="0056369B" w:rsidP="002E0895">
            <w:pPr>
              <w:rPr>
                <w:lang w:eastAsia="ar-SA"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255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lang w:eastAsia="ar-SA"/>
              </w:rPr>
            </w:pPr>
            <w:r w:rsidRPr="00345206">
              <w:rPr>
                <w:sz w:val="22"/>
                <w:szCs w:val="22"/>
                <w:lang w:eastAsia="ar-SA"/>
              </w:rPr>
              <w:t>Определение качественной характеристики звука: гласный ударный – безударный.</w:t>
            </w:r>
          </w:p>
          <w:p w:rsidR="0056369B" w:rsidRPr="00345206" w:rsidRDefault="0056369B" w:rsidP="002E0895">
            <w:pPr>
              <w:rPr>
                <w:lang w:eastAsia="ar-SA"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540"/>
        </w:trPr>
        <w:tc>
          <w:tcPr>
            <w:tcW w:w="8136" w:type="dxa"/>
          </w:tcPr>
          <w:p w:rsidR="0056369B" w:rsidRPr="00345206" w:rsidRDefault="0056369B" w:rsidP="00971FD5">
            <w:r w:rsidRPr="00345206">
              <w:rPr>
                <w:i/>
                <w:iCs/>
                <w:sz w:val="22"/>
                <w:szCs w:val="22"/>
              </w:rPr>
              <w:t xml:space="preserve">  </w:t>
            </w:r>
            <w:r w:rsidRPr="00345206">
              <w:rPr>
                <w:sz w:val="22"/>
                <w:szCs w:val="22"/>
              </w:rPr>
              <w:t xml:space="preserve">Ударные и безударные гласные звуки.   </w:t>
            </w:r>
            <w:r w:rsidRPr="00345206">
              <w:rPr>
                <w:sz w:val="22"/>
                <w:szCs w:val="22"/>
                <w:lang w:eastAsia="ar-SA"/>
              </w:rPr>
              <w:t>Определение качественной характеристики звука: гласный ударный - безударный.</w:t>
            </w:r>
            <w:r w:rsidRPr="00345206">
              <w:rPr>
                <w:sz w:val="22"/>
                <w:szCs w:val="22"/>
              </w:rPr>
              <w:t xml:space="preserve">  Нахождение в слове  ударных и безударных звуков.</w:t>
            </w:r>
          </w:p>
          <w:p w:rsidR="0056369B" w:rsidRPr="00345206" w:rsidRDefault="0056369B" w:rsidP="002E0895"/>
          <w:p w:rsidR="0056369B" w:rsidRPr="00345206" w:rsidRDefault="0056369B" w:rsidP="002E0895">
            <w:pPr>
              <w:rPr>
                <w:lang w:eastAsia="ar-SA"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pPr>
              <w:spacing w:line="228" w:lineRule="auto"/>
              <w:jc w:val="both"/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 xml:space="preserve"> Контрольная работа (проверочный диктант).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>Различение гласных и согласных звуков.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 w:rsidTr="00971FD5">
        <w:trPr>
          <w:trHeight w:val="1243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  <w:lang w:eastAsia="ar-SA"/>
              </w:rPr>
              <w:t>Определение качественной характеристики звука: согласный твёрдый – мягкий.</w:t>
            </w:r>
            <w:r w:rsidRPr="00345206">
              <w:t xml:space="preserve">  Слова с буквами  И и Й.</w:t>
            </w:r>
          </w:p>
          <w:p w:rsidR="0056369B" w:rsidRPr="00345206" w:rsidRDefault="0056369B" w:rsidP="002E0895">
            <w:r w:rsidRPr="00345206">
              <w:rPr>
                <w:sz w:val="22"/>
                <w:szCs w:val="22"/>
              </w:rPr>
              <w:t>Различение мягких и твёрдых согласных звуков.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  <w:p w:rsidR="0056369B" w:rsidRPr="00345206" w:rsidRDefault="0056369B" w:rsidP="002E0895">
            <w:pPr>
              <w:rPr>
                <w:b/>
                <w:bCs/>
              </w:rPr>
            </w:pP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lang w:eastAsia="ar-SA"/>
              </w:rPr>
            </w:pPr>
            <w:r w:rsidRPr="00345206">
              <w:rPr>
                <w:sz w:val="22"/>
                <w:szCs w:val="22"/>
              </w:rPr>
              <w:t>Согласные парные и непарные по твёрдости-мягкости.</w:t>
            </w:r>
            <w:r w:rsidRPr="00345206">
              <w:t xml:space="preserve">  </w:t>
            </w:r>
            <w:r w:rsidRPr="00345206">
              <w:rPr>
                <w:sz w:val="22"/>
                <w:szCs w:val="22"/>
                <w:lang w:eastAsia="ar-SA"/>
              </w:rPr>
              <w:t>Определение качественной характеристики звука: согласный парный – непарный, твёрдый – мягкий.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pPr>
              <w:spacing w:line="228" w:lineRule="auto"/>
              <w:jc w:val="both"/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 xml:space="preserve"> Контрольная работа (проверочный диктант).</w:t>
            </w:r>
          </w:p>
          <w:p w:rsidR="0056369B" w:rsidRPr="00345206" w:rsidRDefault="0056369B" w:rsidP="002E0895">
            <w:pPr>
              <w:spacing w:line="228" w:lineRule="auto"/>
              <w:jc w:val="both"/>
              <w:rPr>
                <w:bCs/>
              </w:rPr>
            </w:pP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 w:rsidTr="00971FD5">
        <w:trPr>
          <w:trHeight w:val="1311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i/>
              </w:rPr>
            </w:pPr>
            <w:r w:rsidRPr="00345206">
              <w:rPr>
                <w:sz w:val="22"/>
                <w:szCs w:val="22"/>
              </w:rPr>
              <w:t>Различение звонких и глухих звуков.</w:t>
            </w:r>
          </w:p>
          <w:p w:rsidR="0056369B" w:rsidRPr="00345206" w:rsidRDefault="0056369B" w:rsidP="002E0895">
            <w:pPr>
              <w:rPr>
                <w:lang w:eastAsia="ar-SA"/>
              </w:rPr>
            </w:pPr>
            <w:r w:rsidRPr="00345206">
              <w:rPr>
                <w:sz w:val="22"/>
                <w:szCs w:val="22"/>
              </w:rPr>
              <w:t>Определение качественной характеристики звука:  согласный звонкий – глухой, парный – непарный.</w:t>
            </w:r>
          </w:p>
          <w:p w:rsidR="0056369B" w:rsidRPr="00345206" w:rsidRDefault="0056369B" w:rsidP="002E0895">
            <w:pPr>
              <w:rPr>
                <w:lang w:eastAsia="ar-SA"/>
              </w:rPr>
            </w:pP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  <w:p w:rsidR="0056369B" w:rsidRPr="00345206" w:rsidRDefault="0056369B" w:rsidP="002E0895">
            <w:pPr>
              <w:rPr>
                <w:b/>
                <w:bCs/>
              </w:rPr>
            </w:pP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255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 xml:space="preserve">Определение парных и непарных по звонкости – глухости согласных звуков. 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35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 xml:space="preserve">Шипящие согласные звуки. </w:t>
            </w:r>
            <w:r w:rsidRPr="00345206">
              <w:t xml:space="preserve"> </w:t>
            </w:r>
            <w:r w:rsidRPr="00345206">
              <w:rPr>
                <w:sz w:val="22"/>
                <w:szCs w:val="22"/>
              </w:rPr>
              <w:t xml:space="preserve">Определение парных и непарных по звонкости – глухости согласных звуков. 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i/>
              </w:rPr>
            </w:pPr>
            <w:r w:rsidRPr="00345206">
              <w:rPr>
                <w:bCs/>
              </w:rPr>
              <w:t>Повторение и обобщение изученного материала.</w:t>
            </w:r>
          </w:p>
          <w:p w:rsidR="0056369B" w:rsidRPr="00345206" w:rsidRDefault="0056369B" w:rsidP="002E0895">
            <w:pPr>
              <w:rPr>
                <w:i/>
              </w:rPr>
            </w:pP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  <w:bCs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 xml:space="preserve">Графика </w:t>
            </w:r>
          </w:p>
          <w:p w:rsidR="0056369B" w:rsidRPr="00345206" w:rsidRDefault="0056369B" w:rsidP="002E0895">
            <w:pPr>
              <w:rPr>
                <w:b/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29" w:type="dxa"/>
            <w:vMerge w:val="restart"/>
          </w:tcPr>
          <w:p w:rsidR="0056369B" w:rsidRPr="00345206" w:rsidRDefault="0056369B" w:rsidP="002E0895">
            <w:r w:rsidRPr="00345206"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56369B" w:rsidRPr="00345206" w:rsidRDefault="0056369B" w:rsidP="002E0895">
            <w:pPr>
              <w:rPr>
                <w:b/>
              </w:rPr>
            </w:pPr>
            <w:r w:rsidRPr="00345206">
              <w:t>Наблюдать различные способы обозначения на письме мягкости  и твёрдости согласных звуков.</w:t>
            </w: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  <w:bCs/>
                <w:sz w:val="28"/>
                <w:szCs w:val="28"/>
              </w:rPr>
            </w:pPr>
            <w:r w:rsidRPr="00345206">
              <w:rPr>
                <w:sz w:val="22"/>
                <w:szCs w:val="22"/>
              </w:rPr>
              <w:t>Обозначение на письме твёрдости и мягкости согласных звуков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/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820A3D">
            <w:r w:rsidRPr="00345206">
              <w:rPr>
                <w:sz w:val="22"/>
                <w:szCs w:val="22"/>
              </w:rPr>
              <w:t>Использование на письме разделительного ь.</w:t>
            </w:r>
          </w:p>
          <w:p w:rsidR="0056369B" w:rsidRPr="00345206" w:rsidRDefault="0056369B" w:rsidP="002E08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/>
        </w:tc>
      </w:tr>
      <w:tr w:rsidR="0056369B" w:rsidRPr="00345206" w:rsidTr="00971FD5">
        <w:trPr>
          <w:trHeight w:val="930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 xml:space="preserve">Звук и буква.  </w:t>
            </w:r>
            <w:r w:rsidRPr="00345206">
              <w:t>Различение звуков и  букв.</w:t>
            </w:r>
          </w:p>
          <w:p w:rsidR="0056369B" w:rsidRPr="00345206" w:rsidRDefault="0056369B" w:rsidP="002E0895">
            <w:r w:rsidRPr="00345206">
              <w:t>Овладение позиционным способом обозначения звуков буквами.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 w:rsidTr="00971FD5">
        <w:trPr>
          <w:trHeight w:val="93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t xml:space="preserve">Знание алфавита: правильное название букв, знание их последовательности. </w:t>
            </w:r>
          </w:p>
          <w:p w:rsidR="0056369B" w:rsidRPr="00345206" w:rsidRDefault="0056369B" w:rsidP="002E0895">
            <w:r w:rsidRPr="00345206">
              <w:rPr>
                <w:sz w:val="22"/>
                <w:szCs w:val="22"/>
              </w:rPr>
              <w:t>Использование алфавита при работе со словарями.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r w:rsidRPr="00345206">
              <w:t>Установление соотношения звукового и буквенного состава слова в словах с йотированными гласными е,ё, ю, я.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>Обозначение гласных звуков буквами в  ударных и безударных слогах.</w:t>
            </w:r>
            <w:r w:rsidRPr="00345206">
              <w:rPr>
                <w:i/>
                <w:sz w:val="22"/>
                <w:szCs w:val="22"/>
              </w:rPr>
              <w:t xml:space="preserve"> </w:t>
            </w:r>
            <w:r w:rsidRPr="00345206">
              <w:rPr>
                <w:sz w:val="22"/>
                <w:szCs w:val="22"/>
              </w:rPr>
              <w:t xml:space="preserve"> 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rPr>
          <w:trHeight w:val="460"/>
        </w:trPr>
        <w:tc>
          <w:tcPr>
            <w:tcW w:w="8136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sz w:val="22"/>
                <w:szCs w:val="22"/>
              </w:rPr>
              <w:t>Сопоставление слов, различающихся одним или несколькими   звуками.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rPr>
                <w:b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>Лексика.</w:t>
            </w:r>
            <w:r w:rsidRPr="00345206">
              <w:rPr>
                <w:b/>
                <w:sz w:val="28"/>
                <w:szCs w:val="28"/>
              </w:rPr>
              <w:t xml:space="preserve"> 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29" w:type="dxa"/>
            <w:vMerge w:val="restart"/>
          </w:tcPr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szCs w:val="22"/>
                <w:lang w:val="ru-RU"/>
              </w:rPr>
              <w:t>Выявлять слова, значение которых требует уточнения;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color w:val="auto"/>
                <w:szCs w:val="28"/>
              </w:rPr>
            </w:pPr>
            <w:r w:rsidRPr="00345206">
              <w:rPr>
                <w:rFonts w:eastAsia="@Arial Unicode MS"/>
                <w:i w:val="0"/>
                <w:color w:val="auto"/>
                <w:lang w:val="ru-RU"/>
              </w:rPr>
              <w:t xml:space="preserve">Понимать слово как единства звучания и значения. </w:t>
            </w:r>
            <w:r w:rsidRPr="00345206">
              <w:rPr>
                <w:rFonts w:eastAsia="@Arial Unicode MS"/>
                <w:i w:val="0"/>
                <w:iCs w:val="0"/>
                <w:color w:val="auto"/>
                <w:lang w:val="ru-RU"/>
              </w:rPr>
              <w:t xml:space="preserve">Определять значение слова по тексту или уточнение значения с помощью толкового словаря.  Иметь представление об однозначных и многозначных словах, о прямом и переносном значении слова. </w:t>
            </w:r>
            <w:r w:rsidRPr="00345206">
              <w:rPr>
                <w:rFonts w:eastAsia="@Arial Unicode MS"/>
                <w:i w:val="0"/>
                <w:iCs w:val="0"/>
                <w:color w:val="auto"/>
              </w:rPr>
              <w:t>Наблюдать за использованием в речи синонимов и антонимов.</w:t>
            </w: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lang w:eastAsia="ar-SA"/>
              </w:rPr>
            </w:pPr>
            <w:r w:rsidRPr="00345206">
              <w:rPr>
                <w:sz w:val="22"/>
                <w:szCs w:val="22"/>
              </w:rPr>
              <w:t>Понимание слова как единства звучания и  значение. Роль слов в речи</w:t>
            </w:r>
            <w:r w:rsidRPr="00345206">
              <w:rPr>
                <w:sz w:val="22"/>
                <w:szCs w:val="22"/>
                <w:lang w:eastAsia="ar-SA"/>
              </w:rPr>
              <w:t>.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172E63">
            <w:r w:rsidRPr="00345206">
              <w:t>Представление об однозначных и многозначных словах. Наблюдение за использованием в речи синонимов и антонимов</w:t>
            </w:r>
            <w:r w:rsidRPr="00345206">
              <w:rPr>
                <w:i/>
              </w:rPr>
              <w:t>.</w:t>
            </w:r>
          </w:p>
          <w:p w:rsidR="0056369B" w:rsidRPr="00345206" w:rsidRDefault="0056369B" w:rsidP="002E0895">
            <w:pPr>
              <w:rPr>
                <w:lang w:eastAsia="ar-SA"/>
              </w:rPr>
            </w:pPr>
          </w:p>
          <w:p w:rsidR="0056369B" w:rsidRPr="00345206" w:rsidRDefault="0056369B" w:rsidP="002E0895">
            <w:r w:rsidRPr="00345206">
              <w:rPr>
                <w:sz w:val="22"/>
                <w:szCs w:val="22"/>
              </w:rPr>
              <w:t xml:space="preserve"> </w:t>
            </w:r>
            <w:r w:rsidRPr="00345206">
              <w:rPr>
                <w:bCs/>
                <w:sz w:val="22"/>
                <w:szCs w:val="22"/>
              </w:rPr>
              <w:t xml:space="preserve"> </w:t>
            </w:r>
            <w:r w:rsidRPr="00345206">
              <w:t xml:space="preserve"> 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172E63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Морфология.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</w:tcPr>
          <w:p w:rsidR="0056369B" w:rsidRPr="00345206" w:rsidRDefault="0056369B" w:rsidP="00172E63">
            <w:pPr>
              <w:pStyle w:val="Zag3"/>
              <w:spacing w:line="240" w:lineRule="auto"/>
              <w:ind w:left="680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172E63">
            <w:pPr>
              <w:rPr>
                <w:b/>
                <w:sz w:val="28"/>
                <w:szCs w:val="28"/>
              </w:rPr>
            </w:pPr>
            <w:r w:rsidRPr="00345206">
              <w:rPr>
                <w:sz w:val="22"/>
                <w:szCs w:val="22"/>
              </w:rPr>
              <w:t xml:space="preserve">Слова – названия предметов и </w:t>
            </w:r>
            <w:r w:rsidRPr="00345206">
              <w:rPr>
                <w:spacing w:val="-4"/>
                <w:sz w:val="22"/>
                <w:szCs w:val="22"/>
              </w:rPr>
              <w:t xml:space="preserve">явлений, </w:t>
            </w:r>
            <w:r w:rsidRPr="00345206">
              <w:rPr>
                <w:sz w:val="22"/>
                <w:szCs w:val="22"/>
              </w:rPr>
              <w:t>признаков предметов, действий предметов.</w:t>
            </w:r>
            <w:r w:rsidRPr="00345206">
              <w:t xml:space="preserve">  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4929" w:type="dxa"/>
          </w:tcPr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Распознавать грамматические признаки слов;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 учетом совокупности выявленных признаков (что называет, на какие вопросы отвечает, как изменяется);относить слова к определенной группе основных частей речи (имена существительные, имена прилагательные, местоимения, глаголы).</w:t>
            </w:r>
          </w:p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  <w:lang w:val="ru-RU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 xml:space="preserve">Орфография и пунктуация.  </w:t>
            </w:r>
          </w:p>
          <w:p w:rsidR="0056369B" w:rsidRPr="00345206" w:rsidRDefault="0056369B" w:rsidP="002E0895">
            <w:pPr>
              <w:rPr>
                <w:b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29" w:type="dxa"/>
            <w:vMerge w:val="restart"/>
          </w:tcPr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Классифицировать слова, написание которых можно объяснить изученными правилами, и, слова написание которых изученными правилами объяснить нельзя;                  устанавливать  наличие  с ловах изученных орфограмм;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прогнозировать наличие определённых орфограмм;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анализировать разные способы проверки орфограмм;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оценивать  свои возможности грамотного написания слов.</w:t>
            </w:r>
          </w:p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  <w:lang w:val="ru-RU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971FD5">
            <w:r w:rsidRPr="00345206">
              <w:t>Применение правил правописания:  перенос слов.</w:t>
            </w:r>
            <w:r w:rsidRPr="00345206">
              <w:rPr>
                <w:sz w:val="22"/>
                <w:szCs w:val="22"/>
              </w:rPr>
              <w:t xml:space="preserve"> Использование небуквенных  графических средств: знака переноса.</w:t>
            </w:r>
          </w:p>
          <w:p w:rsidR="0056369B" w:rsidRPr="00345206" w:rsidRDefault="0056369B" w:rsidP="002E0895"/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sz w:val="22"/>
                <w:szCs w:val="22"/>
              </w:rPr>
              <w:t>Применение правил правописания: сочетания ЧК, ЧН, ЧТ.</w:t>
            </w:r>
          </w:p>
          <w:p w:rsidR="0056369B" w:rsidRPr="00345206" w:rsidRDefault="0056369B" w:rsidP="002E0895">
            <w:pPr>
              <w:spacing w:line="228" w:lineRule="auto"/>
              <w:jc w:val="both"/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spacing w:line="228" w:lineRule="auto"/>
              <w:jc w:val="both"/>
            </w:pPr>
            <w:r w:rsidRPr="00345206">
              <w:rPr>
                <w:sz w:val="22"/>
                <w:szCs w:val="22"/>
              </w:rPr>
              <w:t>Применение правил правописания: сочетания ЧК, ЧН, ЩН.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sz w:val="22"/>
                <w:szCs w:val="22"/>
              </w:rPr>
              <w:t>Применение правил правописания: сочетания</w:t>
            </w:r>
            <w:r w:rsidRPr="00345206">
              <w:rPr>
                <w:iCs/>
                <w:sz w:val="22"/>
                <w:szCs w:val="22"/>
              </w:rPr>
              <w:t xml:space="preserve"> ЖИ–ШИ, ЧА–ЩА, ЧУ–ЩУ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iCs/>
              </w:rPr>
            </w:pPr>
            <w:r w:rsidRPr="00345206">
              <w:rPr>
                <w:sz w:val="22"/>
                <w:szCs w:val="22"/>
              </w:rPr>
              <w:t>Применение правил правописания: сочетания</w:t>
            </w:r>
            <w:r w:rsidRPr="00345206">
              <w:rPr>
                <w:iCs/>
                <w:sz w:val="22"/>
                <w:szCs w:val="22"/>
              </w:rPr>
              <w:t xml:space="preserve"> ЖИ–ШИ, ЧА–ЩА, ЧУ–ЩУ в положении под ударением.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>Применение правил правописания: прописная буква в начале предложения.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 xml:space="preserve">Проект  </w:t>
            </w:r>
            <w:r w:rsidRPr="00345206">
              <w:t xml:space="preserve">  «Сказочная страничка» (в названиях сказок — изученные правила письма) ».</w:t>
            </w:r>
            <w:r w:rsidRPr="00345206">
              <w:rPr>
                <w:bCs/>
                <w:sz w:val="22"/>
                <w:szCs w:val="22"/>
              </w:rPr>
              <w:t xml:space="preserve"> 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sz w:val="22"/>
                <w:szCs w:val="22"/>
              </w:rPr>
              <w:t>Применение правил правописания: прописная буква в именах собственных.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  <w:bCs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 xml:space="preserve">Развитие речи.   </w:t>
            </w:r>
          </w:p>
          <w:p w:rsidR="0056369B" w:rsidRPr="00345206" w:rsidRDefault="0056369B" w:rsidP="002E0895">
            <w:pPr>
              <w:rPr>
                <w:b/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/>
                <w:bCs/>
              </w:rPr>
            </w:pPr>
            <w:r w:rsidRPr="00345206">
              <w:rPr>
                <w:b/>
                <w:bCs/>
              </w:rPr>
              <w:t>8</w:t>
            </w:r>
          </w:p>
        </w:tc>
        <w:tc>
          <w:tcPr>
            <w:tcW w:w="4929" w:type="dxa"/>
            <w:vMerge w:val="restart"/>
          </w:tcPr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Оценивать правильность (уместность) выбора языковых и неязыковых средств устного общения на уроке, в школе, </w:t>
            </w:r>
            <w:r w:rsidRPr="00345206">
              <w:rPr>
                <w:i w:val="0"/>
                <w:color w:val="auto"/>
                <w:lang w:val="ru-RU"/>
              </w:rPr>
              <w:br/>
              <w:t>в быту, со знакомыми и незнакомыми, с людьми разного возраста;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выражать собственное мнение и аргументировать его;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самостоятельно озаглавливать текст;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создавать тексты по предложенному заголовку;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56369B" w:rsidRPr="00345206" w:rsidRDefault="0056369B" w:rsidP="00D04DFE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анализировать и корректировать тексты с нарушенным порядком предложений.</w:t>
            </w:r>
          </w:p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  <w:lang w:val="ru-RU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sz w:val="22"/>
                <w:szCs w:val="22"/>
              </w:rPr>
              <w:t>Язык и речь, их значение в жизни. Осознание ситуации общения: с какой целью, с кем и где происходит общение.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>Виды речи (общее представление).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 w:rsidTr="00971FD5">
        <w:trPr>
          <w:trHeight w:val="1104"/>
        </w:trPr>
        <w:tc>
          <w:tcPr>
            <w:tcW w:w="8136" w:type="dxa"/>
          </w:tcPr>
          <w:p w:rsidR="0056369B" w:rsidRPr="00345206" w:rsidRDefault="0056369B" w:rsidP="002E0895">
            <w:r w:rsidRPr="00345206">
              <w:t xml:space="preserve">Текст. Признаки текста. Смысловое единство предложений в тексте. Заглавие текста. </w:t>
            </w:r>
          </w:p>
          <w:p w:rsidR="0056369B" w:rsidRPr="00345206" w:rsidRDefault="0056369B" w:rsidP="002E0895">
            <w:r w:rsidRPr="00345206">
              <w:t>Последовательность предложений в тексте.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r w:rsidRPr="00345206"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т.д.)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r w:rsidRPr="00345206">
              <w:rPr>
                <w:sz w:val="22"/>
                <w:szCs w:val="22"/>
              </w:rPr>
              <w:t>Составление текста по рисунку и опорным словам. «</w:t>
            </w:r>
            <w:r w:rsidRPr="00345206">
              <w:rPr>
                <w:sz w:val="22"/>
                <w:szCs w:val="22"/>
                <w:lang w:eastAsia="ar-SA"/>
              </w:rPr>
              <w:t>Вежливые» слова. Создание собственных текстов по предложенным планам.</w:t>
            </w:r>
          </w:p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sz w:val="22"/>
                <w:szCs w:val="22"/>
              </w:rPr>
              <w:t>Восстановление текста с нарушенным порядком предложений . Последовательность предложений в тексте.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EC5339">
            <w:pPr>
              <w:rPr>
                <w:iCs/>
              </w:rPr>
            </w:pPr>
            <w:r w:rsidRPr="00345206">
              <w:rPr>
                <w:bCs/>
                <w:sz w:val="22"/>
                <w:szCs w:val="22"/>
              </w:rPr>
              <w:t>Овладение нормами речевого этикета в ситуациях учебного  общения (приветствие, прощание, извинение, благодарность, обращение с просьбой).</w:t>
            </w:r>
          </w:p>
          <w:p w:rsidR="0056369B" w:rsidRPr="00345206" w:rsidRDefault="0056369B" w:rsidP="002E0895"/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  <w:lang w:val="ru-RU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A232C7">
            <w:r w:rsidRPr="00345206">
              <w:rPr>
                <w:bCs/>
                <w:sz w:val="22"/>
                <w:szCs w:val="22"/>
              </w:rPr>
              <w:t>Проект «Скороговорки».</w:t>
            </w:r>
            <w:r w:rsidRPr="00345206">
              <w:rPr>
                <w:sz w:val="22"/>
                <w:szCs w:val="22"/>
              </w:rPr>
              <w:t xml:space="preserve"> Составление сборника «Весёлые скороговорки"</w:t>
            </w:r>
          </w:p>
          <w:p w:rsidR="0056369B" w:rsidRPr="00345206" w:rsidRDefault="0056369B" w:rsidP="00EC5339">
            <w:pPr>
              <w:rPr>
                <w:bCs/>
              </w:rPr>
            </w:pP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  <w:r w:rsidRPr="0034520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  <w:lang w:val="ru-RU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2E0895">
            <w:pPr>
              <w:rPr>
                <w:b/>
              </w:rPr>
            </w:pPr>
            <w:r w:rsidRPr="00345206">
              <w:rPr>
                <w:sz w:val="22"/>
                <w:szCs w:val="22"/>
              </w:rPr>
              <w:t xml:space="preserve"> </w:t>
            </w:r>
            <w:r w:rsidRPr="00345206">
              <w:rPr>
                <w:b/>
                <w:sz w:val="22"/>
                <w:szCs w:val="22"/>
              </w:rPr>
              <w:t>Всего:  43 часа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  <w:tr w:rsidR="0056369B" w:rsidRPr="00345206">
        <w:tc>
          <w:tcPr>
            <w:tcW w:w="8136" w:type="dxa"/>
          </w:tcPr>
          <w:p w:rsidR="0056369B" w:rsidRPr="00345206" w:rsidRDefault="0056369B" w:rsidP="00B96A48">
            <w:pPr>
              <w:rPr>
                <w:b/>
              </w:rPr>
            </w:pPr>
            <w:r w:rsidRPr="00345206">
              <w:rPr>
                <w:b/>
                <w:sz w:val="22"/>
                <w:szCs w:val="22"/>
              </w:rPr>
              <w:t xml:space="preserve"> Всего за 1 класс :  128  часов</w:t>
            </w:r>
          </w:p>
        </w:tc>
        <w:tc>
          <w:tcPr>
            <w:tcW w:w="1034" w:type="dxa"/>
          </w:tcPr>
          <w:p w:rsidR="0056369B" w:rsidRPr="00345206" w:rsidRDefault="0056369B" w:rsidP="002E0895">
            <w:pPr>
              <w:rPr>
                <w:bCs/>
              </w:rPr>
            </w:pPr>
          </w:p>
        </w:tc>
        <w:tc>
          <w:tcPr>
            <w:tcW w:w="4929" w:type="dxa"/>
            <w:vMerge/>
          </w:tcPr>
          <w:p w:rsidR="0056369B" w:rsidRPr="00345206" w:rsidRDefault="0056369B" w:rsidP="002E0895">
            <w:pPr>
              <w:pStyle w:val="Zag3"/>
              <w:spacing w:line="240" w:lineRule="auto"/>
              <w:rPr>
                <w:color w:val="auto"/>
                <w:szCs w:val="28"/>
              </w:rPr>
            </w:pPr>
          </w:p>
        </w:tc>
      </w:tr>
    </w:tbl>
    <w:p w:rsidR="0056369B" w:rsidRPr="00345206" w:rsidRDefault="0056369B" w:rsidP="00B61DB8">
      <w:pPr>
        <w:pStyle w:val="Default"/>
        <w:rPr>
          <w:b/>
          <w:color w:val="auto"/>
          <w:sz w:val="28"/>
          <w:szCs w:val="28"/>
        </w:rPr>
      </w:pPr>
    </w:p>
    <w:p w:rsidR="0056369B" w:rsidRPr="00345206" w:rsidRDefault="0056369B" w:rsidP="00D26678">
      <w:pPr>
        <w:rPr>
          <w:b/>
          <w:sz w:val="28"/>
          <w:szCs w:val="28"/>
        </w:rPr>
      </w:pPr>
      <w:r w:rsidRPr="00345206">
        <w:rPr>
          <w:sz w:val="28"/>
          <w:szCs w:val="28"/>
        </w:rPr>
        <w:t xml:space="preserve">                                                                                             </w:t>
      </w:r>
      <w:r w:rsidRPr="00345206">
        <w:rPr>
          <w:b/>
          <w:sz w:val="28"/>
          <w:szCs w:val="28"/>
        </w:rPr>
        <w:t xml:space="preserve">   2 класс</w:t>
      </w:r>
    </w:p>
    <w:p w:rsidR="0056369B" w:rsidRPr="00345206" w:rsidRDefault="0056369B" w:rsidP="00D26678">
      <w:pPr>
        <w:rPr>
          <w:b/>
          <w:sz w:val="28"/>
          <w:szCs w:val="28"/>
        </w:rPr>
      </w:pPr>
    </w:p>
    <w:p w:rsidR="0056369B" w:rsidRPr="00345206" w:rsidRDefault="0056369B" w:rsidP="00D26678">
      <w:r w:rsidRPr="00345206">
        <w:t xml:space="preserve">         </w:t>
      </w:r>
    </w:p>
    <w:tbl>
      <w:tblPr>
        <w:tblW w:w="148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52"/>
        <w:gridCol w:w="993"/>
        <w:gridCol w:w="5747"/>
      </w:tblGrid>
      <w:tr w:rsidR="0056369B" w:rsidRPr="00345206" w:rsidTr="0025550A">
        <w:trPr>
          <w:trHeight w:val="144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  <w:r w:rsidRPr="00345206">
              <w:t xml:space="preserve">                          </w:t>
            </w:r>
            <w:r w:rsidRPr="00345206">
              <w:rPr>
                <w:b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  <w:r w:rsidRPr="00345206">
              <w:rPr>
                <w:b/>
              </w:rPr>
              <w:t>Кол-во часов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  <w:r w:rsidRPr="00345206">
              <w:t xml:space="preserve">                 </w:t>
            </w:r>
            <w:r w:rsidRPr="00345206">
              <w:rPr>
                <w:b/>
              </w:rPr>
              <w:t>Основные виды  учебной  деятельности</w:t>
            </w:r>
          </w:p>
        </w:tc>
      </w:tr>
      <w:tr w:rsidR="0056369B" w:rsidRPr="00345206" w:rsidTr="0025550A">
        <w:trPr>
          <w:trHeight w:val="56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sz w:val="28"/>
                <w:szCs w:val="28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  <w:t>Фонетика и орфоэпия.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  <w:bCs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 xml:space="preserve">   13</w:t>
            </w:r>
          </w:p>
          <w:p w:rsidR="0056369B" w:rsidRPr="00345206" w:rsidRDefault="0056369B" w:rsidP="00914A6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Различать звуки и буквы;</w:t>
            </w:r>
          </w:p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характеризовать звуки русского языка: гласные ударные/</w:t>
            </w:r>
            <w:r w:rsidRPr="00345206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eastAsia="en-US"/>
              </w:rPr>
              <w:t xml:space="preserve">безударные; согласные твердые/мягкие, парные/непарные </w:t>
            </w:r>
            <w:r w:rsidRPr="0034520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твердые и мягкие; согласные звонкие/глухие, парные/непарные звонкие и глухие;</w:t>
            </w:r>
          </w:p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</w:tc>
      </w:tr>
      <w:tr w:rsidR="0056369B" w:rsidRPr="00345206" w:rsidTr="0025550A">
        <w:trPr>
          <w:trHeight w:val="68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line="265" w:lineRule="exact"/>
              <w:ind w:right="-113"/>
              <w:rPr>
                <w:rStyle w:val="Zag11"/>
                <w:rFonts w:eastAsia="@Arial Unicode MS"/>
                <w:color w:val="auto"/>
              </w:rPr>
            </w:pPr>
            <w:r w:rsidRPr="00345206">
              <w:rPr>
                <w:i/>
              </w:rPr>
              <w:t xml:space="preserve"> </w:t>
            </w:r>
            <w:r w:rsidRPr="00345206">
              <w:t xml:space="preserve">Ударение, произношение звуков и сочетаний звуков в соответствии с нормами современного русского литературного языка.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line="265" w:lineRule="exact"/>
              <w:ind w:right="-113"/>
              <w:rPr>
                <w:i/>
              </w:rPr>
            </w:pPr>
            <w:r w:rsidRPr="00345206">
              <w:t xml:space="preserve">Деление слов на слоги.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Различение гласных и согласных звуков.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Нахождение  в слове ударных и безударных гласных звуков.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792BB3">
        <w:trPr>
          <w:trHeight w:val="57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Определение качественной характеристики звука: гласный – согласный.</w:t>
            </w:r>
          </w:p>
          <w:p w:rsidR="0056369B" w:rsidRPr="00345206" w:rsidRDefault="0056369B" w:rsidP="00914A66">
            <w:r w:rsidRPr="00345206">
              <w:t>Гласные и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  <w:p w:rsidR="0056369B" w:rsidRPr="00345206" w:rsidRDefault="0056369B" w:rsidP="00914A66">
            <w:pPr>
              <w:jc w:val="center"/>
            </w:pP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bCs/>
              </w:rPr>
              <w:t>Согласный звук Й и буква й краткое.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Cs/>
              </w:rPr>
            </w:pPr>
            <w:r w:rsidRPr="00345206">
              <w:t>Различение мягких и твёрдых согласных звуков.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Определение парных и непарных по твёрдости-мягкости согласных звуков.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Слог как минимальная произносительная единица.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bCs/>
              </w:rPr>
              <w:t xml:space="preserve">Определение качественной характеристики звука: согласный звонкий- глухой, парный и непарный.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Cs/>
              </w:rPr>
            </w:pPr>
            <w:r w:rsidRPr="00345206">
              <w:t>Обозначение на письме твёрдости и мягкости согласных звуков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Обозначение на письме мягкости согласного звука 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7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Различение  звонких и глухих звуков, определение парных и непарных по звонкости-глухости согласных звуков.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Фонетический разбор 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1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sz w:val="28"/>
                <w:szCs w:val="28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  <w:t>Графика.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7</w:t>
            </w:r>
          </w:p>
          <w:p w:rsidR="0056369B" w:rsidRPr="00345206" w:rsidRDefault="0056369B" w:rsidP="00914A6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"/>
              <w:spacing w:line="240" w:lineRule="auto"/>
              <w:ind w:firstLine="454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56369B" w:rsidRPr="00345206" w:rsidRDefault="0056369B" w:rsidP="00914A66">
            <w:pPr>
              <w:pStyle w:val="a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  <w:lang w:eastAsia="en-US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Наблюдать различные способы обозначения на письме мягкости  и твёрдости согласных звуков;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345206">
              <w:rPr>
                <w:rFonts w:ascii="Times New Roman" w:hAnsi="Times New Roman"/>
                <w:iCs/>
                <w:color w:val="auto"/>
                <w:sz w:val="24"/>
                <w:szCs w:val="24"/>
                <w:lang w:eastAsia="en-US"/>
              </w:rPr>
              <w:t>.</w:t>
            </w:r>
          </w:p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  <w:p w:rsidR="0056369B" w:rsidRPr="00345206" w:rsidRDefault="0056369B" w:rsidP="00914A66"/>
        </w:tc>
      </w:tr>
      <w:tr w:rsidR="0056369B" w:rsidRPr="00345206" w:rsidTr="00C9397C">
        <w:trPr>
          <w:trHeight w:val="109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i/>
              </w:rPr>
            </w:pPr>
            <w:r w:rsidRPr="00345206">
              <w:t xml:space="preserve">Знание алфавита: правильное название букв, знание их последовательности. </w:t>
            </w:r>
          </w:p>
          <w:p w:rsidR="0056369B" w:rsidRPr="00345206" w:rsidRDefault="0056369B" w:rsidP="00914A66">
            <w:pPr>
              <w:rPr>
                <w:i/>
              </w:rPr>
            </w:pPr>
            <w:r w:rsidRPr="00345206">
              <w:t xml:space="preserve">Использование алфавита при работе со словарями, справочниками, каталогами.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  <w:p w:rsidR="0056369B" w:rsidRPr="00345206" w:rsidRDefault="0056369B" w:rsidP="00914A66">
            <w:pPr>
              <w:jc w:val="center"/>
            </w:pP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</w:p>
        </w:tc>
      </w:tr>
      <w:tr w:rsidR="0056369B" w:rsidRPr="00345206" w:rsidTr="0025550A">
        <w:trPr>
          <w:trHeight w:val="56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i/>
              </w:rPr>
            </w:pPr>
            <w:r w:rsidRPr="00345206">
              <w:t xml:space="preserve">Обозначение на письме твёрдости и мягкости согласных звуков.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</w:p>
        </w:tc>
      </w:tr>
      <w:tr w:rsidR="0056369B" w:rsidRPr="00345206" w:rsidTr="0025550A">
        <w:trPr>
          <w:trHeight w:val="56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</w:p>
        </w:tc>
      </w:tr>
      <w:tr w:rsidR="0056369B" w:rsidRPr="00345206" w:rsidTr="0025550A">
        <w:trPr>
          <w:trHeight w:val="58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Обозначение на письме мягкости согласных  звуков.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</w:p>
        </w:tc>
      </w:tr>
      <w:tr w:rsidR="0056369B" w:rsidRPr="00345206" w:rsidTr="0025550A">
        <w:trPr>
          <w:trHeight w:val="504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 xml:space="preserve">Обозначение на письме твердости  согласных звуков.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</w:p>
        </w:tc>
      </w:tr>
      <w:tr w:rsidR="0056369B" w:rsidRPr="00345206" w:rsidTr="0025550A">
        <w:trPr>
          <w:trHeight w:val="428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Использование на письме разделительных  ъ и 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</w:p>
        </w:tc>
      </w:tr>
      <w:tr w:rsidR="0056369B" w:rsidRPr="00345206" w:rsidTr="0025550A">
        <w:trPr>
          <w:trHeight w:val="297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color w:val="auto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 xml:space="preserve">Установление соотношения звукового и буквенного состава слова в словах типа стол, конь; в словах с йотированными гласными </w:t>
            </w:r>
            <w:r w:rsidRPr="00345206">
              <w:rPr>
                <w:rStyle w:val="Zag11"/>
                <w:rFonts w:eastAsia="@Arial Unicode MS"/>
                <w:bCs/>
                <w:color w:val="auto"/>
              </w:rPr>
              <w:t>е, е, ю, 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Лексика.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C9397C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 xml:space="preserve">   5</w:t>
            </w:r>
          </w:p>
          <w:p w:rsidR="0056369B" w:rsidRPr="00345206" w:rsidRDefault="0056369B" w:rsidP="00914A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Выявлять слова, значение которых требует уточнения;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определять значение слова по тексту или уточнять с помощью толкового словаря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подбирать синонимы для устранения повторов в тексте.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pacing w:val="2"/>
                <w:sz w:val="24"/>
                <w:lang w:eastAsia="en-US"/>
              </w:rPr>
              <w:t xml:space="preserve">Подбирать антонимы для точной характеристики </w:t>
            </w:r>
            <w:r w:rsidRPr="00345206">
              <w:rPr>
                <w:sz w:val="24"/>
                <w:lang w:eastAsia="en-US"/>
              </w:rPr>
              <w:t>предметов при их сравнении;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pacing w:val="2"/>
                <w:sz w:val="24"/>
                <w:lang w:eastAsia="en-US"/>
              </w:rPr>
              <w:t xml:space="preserve">различать употребление в тексте слов в прямом и </w:t>
            </w:r>
            <w:r w:rsidRPr="00345206">
              <w:rPr>
                <w:sz w:val="24"/>
                <w:lang w:eastAsia="en-US"/>
              </w:rPr>
              <w:t>переносном значении (простые случаи).</w:t>
            </w:r>
          </w:p>
          <w:p w:rsidR="0056369B" w:rsidRPr="00345206" w:rsidRDefault="0056369B" w:rsidP="00914A66"/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Понимание слова как единства звучания и значения.</w:t>
            </w:r>
            <w:r w:rsidRPr="00345206">
              <w:t xml:space="preserve"> Слово и его значение.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color w:val="auto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Выявление слов, значение которых требует уточнения.</w:t>
            </w:r>
            <w:r w:rsidRPr="00345206">
              <w:rPr>
                <w:rStyle w:val="SegoeUI1"/>
                <w:rFonts w:eastAsia="@Arial Unicode M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Представление об однозначных и многозначных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color w:val="auto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Наблюдение за использованием в речи синонимов и антонимов.</w:t>
            </w:r>
            <w:r w:rsidRPr="00345206">
              <w:rPr>
                <w:rStyle w:val="SegoeUI1"/>
                <w:rFonts w:eastAsia="@Arial Unicode MS"/>
              </w:rPr>
              <w:t xml:space="preserve">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6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Представление о прямом и переносном значении слова.</w:t>
            </w:r>
          </w:p>
          <w:p w:rsidR="0056369B" w:rsidRPr="00345206" w:rsidRDefault="0056369B" w:rsidP="00914A66">
            <w:pPr>
              <w:rPr>
                <w:rStyle w:val="Zag11"/>
                <w:rFonts w:eastAsia="@Arial Unicode MS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0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sz w:val="28"/>
                <w:szCs w:val="28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  <w:t>Состав слова (морфемика)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b/>
                <w:bCs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>4</w:t>
            </w:r>
          </w:p>
          <w:p w:rsidR="0056369B" w:rsidRPr="00345206" w:rsidRDefault="0056369B" w:rsidP="00914A6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60AF8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pacing w:val="2"/>
                <w:sz w:val="24"/>
                <w:lang w:eastAsia="en-US"/>
              </w:rPr>
              <w:t xml:space="preserve">Различать родственные (однокоренные) слова и формы </w:t>
            </w:r>
            <w:r w:rsidRPr="00345206">
              <w:rPr>
                <w:sz w:val="24"/>
                <w:lang w:eastAsia="en-US"/>
              </w:rPr>
              <w:t>слова;</w:t>
            </w:r>
          </w:p>
          <w:p w:rsidR="0056369B" w:rsidRPr="00345206" w:rsidRDefault="0056369B" w:rsidP="00960AF8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iCs/>
                <w:sz w:val="24"/>
              </w:rPr>
              <w:t>принимать и сохранять учебную задачу;</w:t>
            </w:r>
          </w:p>
          <w:p w:rsidR="0056369B" w:rsidRPr="00345206" w:rsidRDefault="0056369B" w:rsidP="00960AF8">
            <w:pPr>
              <w:tabs>
                <w:tab w:val="num" w:pos="900"/>
                <w:tab w:val="num" w:pos="2302"/>
              </w:tabs>
              <w:jc w:val="both"/>
              <w:rPr>
                <w:iCs/>
              </w:rPr>
            </w:pPr>
            <w:r w:rsidRPr="00345206">
              <w:rPr>
                <w:iCs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56369B" w:rsidRPr="00345206" w:rsidRDefault="0056369B" w:rsidP="00960AF8">
            <w:pPr>
              <w:tabs>
                <w:tab w:val="num" w:pos="900"/>
                <w:tab w:val="num" w:pos="2302"/>
              </w:tabs>
              <w:jc w:val="both"/>
              <w:rPr>
                <w:iCs/>
              </w:rPr>
            </w:pPr>
            <w:r w:rsidRPr="00345206">
              <w:rPr>
                <w:iCs/>
              </w:rPr>
              <w:t>осуществлять итоговый и пошаговый контроль по результату;</w:t>
            </w:r>
          </w:p>
          <w:p w:rsidR="0056369B" w:rsidRPr="00345206" w:rsidRDefault="0056369B" w:rsidP="00960AF8">
            <w:pPr>
              <w:tabs>
                <w:tab w:val="num" w:pos="900"/>
                <w:tab w:val="num" w:pos="2302"/>
              </w:tabs>
              <w:jc w:val="both"/>
              <w:rPr>
                <w:iCs/>
              </w:rPr>
            </w:pPr>
            <w:r w:rsidRPr="00345206">
              <w:rPr>
                <w:iCs/>
              </w:rPr>
              <w:t>адекватно воспринимать предложения и оценку учителей, товарищей, родителей и других людей.</w:t>
            </w:r>
          </w:p>
          <w:p w:rsidR="0056369B" w:rsidRPr="00345206" w:rsidRDefault="0056369B" w:rsidP="00960AF8">
            <w:pPr>
              <w:pStyle w:val="a"/>
              <w:spacing w:line="240" w:lineRule="auto"/>
              <w:ind w:firstLine="0"/>
              <w:rPr>
                <w:color w:val="auto"/>
              </w:rPr>
            </w:pPr>
          </w:p>
        </w:tc>
      </w:tr>
      <w:tr w:rsidR="0056369B" w:rsidRPr="00345206" w:rsidTr="0025550A">
        <w:trPr>
          <w:trHeight w:val="626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Cs/>
                <w:color w:val="auto"/>
              </w:rPr>
            </w:pPr>
            <w:r w:rsidRPr="00345206">
              <w:t xml:space="preserve">Овладение понятием «родственные (однокоренные) слова».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pacing w:val="2"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color w:val="auto"/>
                <w:lang w:eastAsia="ar-SA"/>
              </w:rPr>
            </w:pPr>
            <w:r w:rsidRPr="00345206">
              <w:t xml:space="preserve">Различие однокоренных слов и различных форм одного и того же слова.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pacing w:val="2"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Однокоренные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pacing w:val="2"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45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Упражнение в различии однокоренных слов и различных форм одного и того же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pacing w:val="2"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  <w:t>Морфология</w:t>
            </w:r>
          </w:p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  <w:bCs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Распознавать грамматические признаки слов;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с учетом совокупности выявленных признаков (что называет, на какие вопросы отвечает, как изменяется);относить слова к определенной группе основных частей речи (имена существительные, имена прилагательные, местоимения, глаголы).</w:t>
            </w:r>
          </w:p>
          <w:p w:rsidR="0056369B" w:rsidRPr="00345206" w:rsidRDefault="0056369B" w:rsidP="00043205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принимать и сохранять учебную задачу;</w:t>
            </w:r>
          </w:p>
          <w:p w:rsidR="0056369B" w:rsidRPr="00345206" w:rsidRDefault="0056369B" w:rsidP="00043205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вом учебном материале в сотрудничестве с учителем;</w:t>
            </w:r>
          </w:p>
          <w:p w:rsidR="0056369B" w:rsidRPr="00345206" w:rsidRDefault="0056369B" w:rsidP="00043205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56369B" w:rsidRPr="00345206" w:rsidRDefault="0056369B" w:rsidP="00043205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планировании и конт</w:t>
            </w: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решения;</w:t>
            </w:r>
          </w:p>
          <w:p w:rsidR="0056369B" w:rsidRPr="00345206" w:rsidRDefault="0056369B" w:rsidP="00043205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осуществлять итоговый и пошаговый контроль по резуль</w:t>
            </w: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тату;</w:t>
            </w:r>
          </w:p>
          <w:p w:rsidR="0056369B" w:rsidRPr="00345206" w:rsidRDefault="0056369B" w:rsidP="00043205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оценивать правильность выполнения действия на уровне </w:t>
            </w:r>
            <w:r w:rsidRPr="00345206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адекватной ретроспективной оценки соответствия результа</w:t>
            </w: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тов требованиям данной задачи;</w:t>
            </w:r>
          </w:p>
          <w:p w:rsidR="0056369B" w:rsidRPr="00345206" w:rsidRDefault="0056369B" w:rsidP="00043205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адекватно воспринимать предложения и оценку учите</w:t>
            </w: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лей, товарищей, родителей и других людей.</w:t>
            </w:r>
          </w:p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</w:tc>
      </w:tr>
      <w:tr w:rsidR="0056369B" w:rsidRPr="00345206" w:rsidTr="0025550A">
        <w:trPr>
          <w:trHeight w:val="1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/>
                <w:bCs/>
                <w:color w:val="auto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</w:rPr>
              <w:t xml:space="preserve"> </w:t>
            </w:r>
            <w:r w:rsidRPr="00345206">
              <w:t>Части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1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/>
                <w:bCs/>
                <w:color w:val="auto"/>
              </w:rPr>
            </w:pPr>
            <w:r w:rsidRPr="00345206">
              <w:t>Общее представление об имени существительном как части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2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6"/>
                <w:rFonts w:eastAsia="@Arial Unicode MS"/>
              </w:rPr>
            </w:pPr>
            <w:r w:rsidRPr="00345206">
              <w:rPr>
                <w:rStyle w:val="SegoeUI1"/>
              </w:rPr>
              <w:t xml:space="preserve"> Имя существительное. </w:t>
            </w:r>
            <w:r w:rsidRPr="00345206">
              <w:rPr>
                <w:rStyle w:val="Zag11"/>
                <w:rFonts w:eastAsia="@Arial Unicode MS"/>
                <w:color w:val="auto"/>
              </w:rPr>
              <w:t>Значение и употребление в речи.</w:t>
            </w:r>
            <w:r w:rsidRPr="00345206">
              <w:rPr>
                <w:rStyle w:val="6"/>
                <w:rFonts w:eastAsia="@Arial Unicode MS"/>
              </w:rPr>
              <w:t xml:space="preserve"> </w:t>
            </w:r>
          </w:p>
          <w:p w:rsidR="0056369B" w:rsidRPr="00345206" w:rsidRDefault="0056369B" w:rsidP="00914A66">
            <w:pPr>
              <w:rPr>
                <w:rStyle w:val="Zag11"/>
                <w:rFonts w:eastAsia="@Arial Unicode MS"/>
                <w:bCs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5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6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Различение имен существительных, отвечающих на вопросы «кто?» и «что?».</w:t>
            </w:r>
            <w:r w:rsidRPr="00345206">
              <w:rPr>
                <w:rStyle w:val="6"/>
                <w:rFonts w:eastAsia="@Arial Unicode MS"/>
              </w:rPr>
              <w:t xml:space="preserve">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  <w:rPr>
                <w:rStyle w:val="SegoeUI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6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Умение опознавать имена собственные</w:t>
            </w:r>
            <w:r w:rsidRPr="00345206">
              <w:rPr>
                <w:rStyle w:val="Zag11"/>
                <w:rFonts w:eastAsia="@Arial Unicode MS"/>
                <w:i/>
                <w:color w:val="auto"/>
              </w:rPr>
              <w:t>.</w:t>
            </w:r>
            <w:r w:rsidRPr="00345206">
              <w:t xml:space="preserve">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  <w:rPr>
                <w:rStyle w:val="SegoeUI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color w:val="auto"/>
              </w:rPr>
            </w:pPr>
            <w:r w:rsidRPr="00345206">
              <w:t xml:space="preserve">Соотнесение слов-названий, вопросов, на которые они отвечают, с частями речи.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5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Упражнение в различении одушевлённых и неодушевлённых имён существительных.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24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bCs/>
                <w:i/>
                <w:iCs/>
              </w:rPr>
              <w:t xml:space="preserve"> </w:t>
            </w:r>
            <w:r w:rsidRPr="00345206">
              <w:t xml:space="preserve">Различение одушевлённых и неодушевлённых имён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существительных.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6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 xml:space="preserve">Собственные и нарицательные имена существительные.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i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Изменение существительных по числам</w:t>
            </w:r>
            <w:r w:rsidRPr="00345206">
              <w:rPr>
                <w:rStyle w:val="Zag11"/>
                <w:rFonts w:eastAsia="@Arial Unicode MS"/>
                <w:i/>
                <w:color w:val="auto"/>
              </w:rPr>
              <w:t>.</w:t>
            </w:r>
            <w:r w:rsidRPr="00345206">
              <w:rPr>
                <w:i/>
              </w:rPr>
              <w:t xml:space="preserve">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4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/>
                <w:color w:val="auto"/>
              </w:rPr>
            </w:pPr>
            <w:r w:rsidRPr="00345206">
              <w:t xml:space="preserve">Упражнение в распознавании имён существительных, употреблённых в единственном и во множественном числе.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4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1" w:line="273" w:lineRule="exact"/>
              <w:ind w:right="-113"/>
            </w:pPr>
            <w:r w:rsidRPr="00345206">
              <w:t>Распознавание имён существительных, употреблённых в единственном и во множественном числе.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 xml:space="preserve">Обобщение. Имя  существительное. 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0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Значение и употребление в речи имён существительных.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8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i/>
                <w:color w:val="auto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Глагол. Значение и употребление в речи.</w:t>
            </w:r>
            <w:r w:rsidRPr="00345206">
              <w:rPr>
                <w:rStyle w:val="Zag11"/>
                <w:rFonts w:eastAsia="@Arial Unicode MS"/>
                <w:i/>
                <w:color w:val="auto"/>
              </w:rPr>
              <w:t xml:space="preserve">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Упражнение в распознавании глаголов.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i/>
              </w:rPr>
            </w:pPr>
            <w:r w:rsidRPr="00345206">
              <w:t>Изменение глагола по числам</w:t>
            </w:r>
            <w:r w:rsidRPr="00345206">
              <w:rPr>
                <w:i/>
              </w:rPr>
              <w:t xml:space="preserve">.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13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i/>
              </w:rPr>
            </w:pPr>
            <w:r w:rsidRPr="00345206">
              <w:t>Правильное употребление глаголов одеть и надеть в речи</w:t>
            </w:r>
            <w:r w:rsidRPr="00345206">
              <w:rPr>
                <w:i/>
              </w:rPr>
              <w:t xml:space="preserve">.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bCs/>
                <w:iCs/>
              </w:rPr>
              <w:t xml:space="preserve">Частица </w:t>
            </w:r>
            <w:r w:rsidRPr="00345206">
              <w:rPr>
                <w:bCs/>
                <w:i/>
                <w:iCs/>
              </w:rPr>
              <w:t>не</w:t>
            </w:r>
            <w:r w:rsidRPr="00345206">
              <w:rPr>
                <w:bCs/>
                <w:iCs/>
              </w:rPr>
              <w:t>, её значение.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Cs/>
                <w:iCs/>
              </w:rPr>
            </w:pPr>
            <w:r w:rsidRPr="00345206">
              <w:t>Обобщение. Глагол.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Значение и употребление в речи глаголов.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>Имя прилагательное. Значение и употребление в речи</w:t>
            </w:r>
            <w:r w:rsidRPr="00345206">
              <w:rPr>
                <w:i/>
              </w:rPr>
              <w:t>.</w:t>
            </w:r>
            <w:r w:rsidRPr="00345206">
              <w:t xml:space="preserve">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83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 xml:space="preserve">Синтаксическая функция имени прилагательного в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 xml:space="preserve">предложении.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0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 xml:space="preserve">Связь имён существительных с именами прилагательными в предложении и словосочетании.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0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>Связь имени прилагательного с именем существительным.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8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  <w:rPr>
                <w:rStyle w:val="SegoeUI1"/>
              </w:rPr>
            </w:pPr>
            <w:r w:rsidRPr="00345206">
              <w:t>Употребление в речи имён прилагательных, противоположных по значению.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8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>Упражнение в различении имён прилагательных среди однокоренных слов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4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  <w:rPr>
                <w:i/>
              </w:rPr>
            </w:pPr>
            <w:r w:rsidRPr="00345206">
              <w:rPr>
                <w:i/>
              </w:rPr>
              <w:t xml:space="preserve"> </w:t>
            </w:r>
            <w:r w:rsidRPr="00345206">
              <w:t>Изменение имён прилагательных по числам.</w:t>
            </w:r>
            <w:r w:rsidRPr="00345206">
              <w:rPr>
                <w:i/>
              </w:rPr>
              <w:t xml:space="preserve">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0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  <w:rPr>
                <w:i/>
              </w:rPr>
            </w:pPr>
            <w:r w:rsidRPr="00345206">
              <w:t xml:space="preserve">Зависимость формы числа имени прилагательного от формы числа имени существительного.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  <w:rPr>
                <w:b/>
                <w:bCs/>
              </w:rPr>
            </w:pPr>
            <w:r w:rsidRPr="00345206">
              <w:t>Употребление имён прилагательных в единственном и множественном числе</w:t>
            </w:r>
            <w:r w:rsidRPr="00345206">
              <w:rPr>
                <w:b/>
                <w:bCs/>
              </w:rPr>
              <w:t xml:space="preserve">.  </w:t>
            </w:r>
          </w:p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37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rPr>
                <w:bCs/>
                <w:w w:val="99"/>
              </w:rPr>
              <w:t>Обобщение. Имя</w:t>
            </w:r>
            <w:r w:rsidRPr="00345206">
              <w:rPr>
                <w:bCs/>
                <w:spacing w:val="5"/>
                <w:w w:val="99"/>
              </w:rPr>
              <w:t xml:space="preserve"> </w:t>
            </w:r>
            <w:r w:rsidRPr="00345206">
              <w:rPr>
                <w:bCs/>
                <w:w w:val="96"/>
              </w:rPr>
              <w:t>прилагательное.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82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 xml:space="preserve">Литературные нормы употребления в речи таких слов и их форм, </w:t>
            </w:r>
            <w:r w:rsidRPr="00345206">
              <w:rPr>
                <w:w w:val="91"/>
              </w:rPr>
              <w:t xml:space="preserve">как </w:t>
            </w:r>
            <w:r w:rsidRPr="00345206">
              <w:rPr>
                <w:i/>
                <w:iCs/>
                <w:w w:val="91"/>
              </w:rPr>
              <w:t>кофе, мышь,</w:t>
            </w:r>
            <w:r w:rsidRPr="00345206">
              <w:rPr>
                <w:i/>
                <w:iCs/>
                <w:spacing w:val="16"/>
                <w:w w:val="91"/>
              </w:rPr>
              <w:t xml:space="preserve"> </w:t>
            </w:r>
            <w:r w:rsidRPr="00345206">
              <w:rPr>
                <w:i/>
                <w:iCs/>
                <w:w w:val="89"/>
              </w:rPr>
              <w:t>фамилия, шампунь и</w:t>
            </w:r>
            <w:r w:rsidRPr="00345206">
              <w:rPr>
                <w:i/>
                <w:iCs/>
                <w:spacing w:val="1"/>
                <w:w w:val="89"/>
              </w:rPr>
              <w:t xml:space="preserve"> </w:t>
            </w:r>
            <w:r w:rsidRPr="00345206">
              <w:rPr>
                <w:w w:val="98"/>
              </w:rPr>
              <w:t>других</w:t>
            </w:r>
            <w:r w:rsidRPr="00345206">
              <w:rPr>
                <w:i/>
                <w:iCs/>
                <w:w w:val="98"/>
              </w:rPr>
              <w:t>.</w:t>
            </w:r>
            <w:r w:rsidRPr="00345206">
              <w:rPr>
                <w:i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38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rPr>
                <w:rStyle w:val="Zag11"/>
                <w:rFonts w:eastAsia="@Arial Unicode MS"/>
                <w:color w:val="auto"/>
              </w:rPr>
              <w:t>Значение и употребление в речи имён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82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>Местоимение. Общее представление о местоимении.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>Обобщение. Местоимение.</w:t>
            </w:r>
            <w:r w:rsidRPr="00345206"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1" w:lineRule="exact"/>
              <w:ind w:right="-113"/>
            </w:pPr>
            <w:r w:rsidRPr="00345206">
              <w:t>Употребление в речи местоимений.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97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Предлог. Знакомство с наиболее употребительными предлогами.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8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47486B">
            <w:r w:rsidRPr="00345206">
              <w:t>Обобщение. Предлог.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47486B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58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47486B">
            <w:r w:rsidRPr="00345206">
              <w:t>Употребление в речи предлогов.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47486B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/>
                <w:sz w:val="28"/>
                <w:szCs w:val="28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  <w:t>Синтаксис.</w:t>
            </w:r>
            <w:r w:rsidRPr="00345206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b/>
                <w:bCs/>
              </w:rPr>
            </w:pPr>
            <w:r w:rsidRPr="00345206">
              <w:rPr>
                <w:b/>
                <w:bCs/>
              </w:rPr>
              <w:t>9</w:t>
            </w:r>
          </w:p>
          <w:p w:rsidR="0056369B" w:rsidRPr="00345206" w:rsidRDefault="0056369B" w:rsidP="00914A66">
            <w:pPr>
              <w:jc w:val="center"/>
            </w:pP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Различать предложение, словосочетание, слово;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pacing w:val="2"/>
                <w:sz w:val="24"/>
                <w:lang w:eastAsia="en-US"/>
              </w:rPr>
              <w:t xml:space="preserve">устанавливать при помощи смысловых вопросов связь </w:t>
            </w:r>
            <w:r w:rsidRPr="00345206">
              <w:rPr>
                <w:sz w:val="24"/>
                <w:lang w:eastAsia="en-US"/>
              </w:rPr>
              <w:t>между словами в словосочетании и предложении;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 xml:space="preserve">классифицировать предложения по цели высказывания, </w:t>
            </w:r>
            <w:r w:rsidRPr="00345206">
              <w:rPr>
                <w:spacing w:val="2"/>
                <w:sz w:val="24"/>
                <w:lang w:eastAsia="en-US"/>
              </w:rPr>
              <w:t xml:space="preserve">находить повествовательные, побудительные, вопросительные </w:t>
            </w:r>
            <w:r w:rsidRPr="00345206">
              <w:rPr>
                <w:sz w:val="24"/>
                <w:lang w:eastAsia="en-US"/>
              </w:rPr>
              <w:t>предложения;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определять восклицательную/невосклицательную интонацию предложения;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>находить главные и второстепенные (без деления на виды) члены предложения;</w:t>
            </w:r>
          </w:p>
          <w:p w:rsidR="0056369B" w:rsidRPr="00345206" w:rsidRDefault="0056369B" w:rsidP="00960AF8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  <w:r w:rsidRPr="00345206">
              <w:rPr>
                <w:sz w:val="24"/>
                <w:lang w:eastAsia="en-US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345206">
              <w:rPr>
                <w:spacing w:val="2"/>
                <w:sz w:val="24"/>
                <w:lang w:eastAsia="en-US"/>
              </w:rPr>
              <w:t xml:space="preserve">предложения, синтаксический), оценивать правильность </w:t>
            </w:r>
            <w:r w:rsidRPr="00345206">
              <w:rPr>
                <w:sz w:val="24"/>
                <w:lang w:eastAsia="en-US"/>
              </w:rPr>
              <w:t>разбора.</w:t>
            </w:r>
          </w:p>
          <w:p w:rsidR="0056369B" w:rsidRPr="00345206" w:rsidRDefault="0056369B" w:rsidP="00914A66"/>
          <w:p w:rsidR="0056369B" w:rsidRPr="00345206" w:rsidRDefault="0056369B" w:rsidP="00914A66"/>
          <w:p w:rsidR="0056369B" w:rsidRPr="00345206" w:rsidRDefault="0056369B" w:rsidP="00914A66"/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 xml:space="preserve">Различение предложения, словосочетания, слова (осознание их сходства и различий).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8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Различение предложений по цели высказывания: повествовательные, вопросительные и побудительные.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4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 xml:space="preserve"> Различение предложений по эмоциональной окраске(интонации): восклицательные  и невосклицательные.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 xml:space="preserve">Нахождение главных членов предложения: </w:t>
            </w:r>
          </w:p>
          <w:p w:rsidR="0056369B" w:rsidRPr="00345206" w:rsidRDefault="0056369B" w:rsidP="00914A66">
            <w:r w:rsidRPr="00345206">
              <w:t>подлежащего и сказуемого.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Различение главных и второстепенных членов предложения</w:t>
            </w:r>
          </w:p>
          <w:p w:rsidR="0056369B" w:rsidRPr="00345206" w:rsidRDefault="0056369B" w:rsidP="00914A6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</w:p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  <w:p w:rsidR="0056369B" w:rsidRPr="00345206" w:rsidRDefault="0056369B" w:rsidP="00914A66">
            <w:pPr>
              <w:jc w:val="center"/>
            </w:pP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8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Распространённое и нераспространённое предложение.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99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 xml:space="preserve">Установление связи (при помощи смысловых </w:t>
            </w:r>
          </w:p>
          <w:p w:rsidR="0056369B" w:rsidRPr="00345206" w:rsidRDefault="0056369B" w:rsidP="00914A66">
            <w:r w:rsidRPr="00345206">
              <w:t xml:space="preserve">вопросов) между словами в словосочетании и предложении.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38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Упражнение в различении предложения, словососочетания, слова (осознание их сходств и различий).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9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Упражнение в нахождении главных членов предложения: подлежащего и сказуемого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  <w:bCs/>
                <w:i/>
                <w:sz w:val="28"/>
                <w:szCs w:val="28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  <w:t>Орфография и пунктуация.</w:t>
            </w:r>
            <w:r w:rsidRPr="00345206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4F7615">
            <w:pPr>
              <w:rPr>
                <w:b/>
                <w:bCs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 xml:space="preserve">   38</w:t>
            </w: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Классифицировать слова, написание которых можно объяснить изученными правилами, и, слова написание которых изученными правилами объяснить нельзя;  устанавливать  наличие  с ловах изученных орфограмм;</w:t>
            </w:r>
          </w:p>
          <w:p w:rsidR="0056369B" w:rsidRPr="00345206" w:rsidRDefault="0056369B" w:rsidP="00043205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 прогнозировать наличие определённых орфограмм;</w:t>
            </w:r>
          </w:p>
          <w:p w:rsidR="0056369B" w:rsidRPr="00345206" w:rsidRDefault="0056369B" w:rsidP="00914A66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анализировать разные способы проверки орфограмм;</w:t>
            </w:r>
          </w:p>
          <w:p w:rsidR="0056369B" w:rsidRPr="00345206" w:rsidRDefault="0056369B" w:rsidP="00914A66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оценивать  свои возможности грамотного написания слов; </w:t>
            </w:r>
          </w:p>
          <w:p w:rsidR="0056369B" w:rsidRPr="00345206" w:rsidRDefault="0056369B" w:rsidP="00914A66">
            <w:r w:rsidRPr="00345206">
              <w:t>моделировать предложения, включая в них слова с непроверяемыми  орфограммами.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Применять правила правописания (в объеме содержания курса);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определять (уточнять) написание слова по орфографическому словарю учебника;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безошибочно списывать текст;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писать под диктовку тексты в соответствии с изученными правилами правописания;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осознавать место возможного возникновения орфографической ошибки;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подбирать примеры с определенной орфограммой;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pacing w:val="2"/>
                <w:sz w:val="24"/>
              </w:rPr>
              <w:t>при составлении собственных текстов перефразиро</w:t>
            </w:r>
            <w:r w:rsidRPr="00345206">
              <w:rPr>
                <w:i/>
                <w:sz w:val="24"/>
              </w:rPr>
              <w:t>вать записываемое, чтобы избежать орфографических и пунктуационных ошибок;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  <w:p w:rsidR="0056369B" w:rsidRPr="00345206" w:rsidRDefault="0056369B" w:rsidP="00914A66">
            <w:pPr>
              <w:spacing w:before="12" w:line="270" w:lineRule="exact"/>
              <w:ind w:right="-113"/>
            </w:pPr>
          </w:p>
        </w:tc>
      </w:tr>
      <w:tr w:rsidR="0056369B" w:rsidRPr="00345206" w:rsidTr="0025550A">
        <w:trPr>
          <w:trHeight w:val="453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</w:pPr>
            <w:r w:rsidRPr="00345206">
              <w:t>Применение правил правописания: перенос слов</w:t>
            </w:r>
            <w:r w:rsidRPr="00345206">
              <w:rPr>
                <w:b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bCs/>
                <w:sz w:val="28"/>
                <w:szCs w:val="28"/>
              </w:rPr>
            </w:pPr>
            <w:r w:rsidRPr="0034520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63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Применение правил правописания: прописная буква в начале предложения, в именах  собственных.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bCs/>
                <w:sz w:val="28"/>
                <w:szCs w:val="28"/>
              </w:rPr>
            </w:pPr>
            <w:r w:rsidRPr="0034520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rStyle w:val="Zag11"/>
                <w:rFonts w:eastAsia="@Arial Unicode MS"/>
                <w:b/>
                <w:bCs/>
                <w:color w:val="auto"/>
              </w:rPr>
            </w:pPr>
            <w:r w:rsidRPr="00345206"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  <w:p w:rsidR="0056369B" w:rsidRPr="00345206" w:rsidRDefault="0056369B" w:rsidP="00914A66">
            <w:pPr>
              <w:jc w:val="center"/>
            </w:pP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Применение правил правописания: проверяемые безударные гласные в корне слова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Применение правил правописания: непроверяемые безударные гласные в корне слова ( на ограниченном перечне слов).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57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Упражнение в правописании безударной гласной в корне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06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Правописание слов с безударными гласными, непроверяемыми ударением.</w:t>
            </w:r>
          </w:p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</w:p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Правописание безударной гласной в корне слова.</w:t>
            </w:r>
          </w:p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</w:p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</w:p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</w:p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  <w:p w:rsidR="0056369B" w:rsidRPr="00345206" w:rsidRDefault="0056369B" w:rsidP="00914A66">
            <w:pPr>
              <w:jc w:val="center"/>
            </w:pPr>
          </w:p>
          <w:p w:rsidR="0056369B" w:rsidRPr="00345206" w:rsidRDefault="0056369B" w:rsidP="00914A66">
            <w:pPr>
              <w:jc w:val="center"/>
            </w:pPr>
          </w:p>
          <w:p w:rsidR="0056369B" w:rsidRPr="00345206" w:rsidRDefault="0056369B" w:rsidP="00914A66">
            <w:pPr>
              <w:jc w:val="center"/>
            </w:pPr>
          </w:p>
          <w:p w:rsidR="0056369B" w:rsidRPr="00345206" w:rsidRDefault="0056369B" w:rsidP="00914A66">
            <w:pPr>
              <w:jc w:val="center"/>
            </w:pPr>
          </w:p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Проверочное и проверяемое слово.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t>Правописание слов с безударным гласным звуком в корне.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87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t>Правописание слов с  удвоенными согласными.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34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t>Применение правил правописания: сочетания ЧК-ЧН, ЧТ, ЩН.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4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t>Упражнение в правописании сочетаний ЧК-ЧН, ЧТ, ЩН.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6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t xml:space="preserve">Применение правил правописания: сочетания ЖИ-ШИ в положении под ударением.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  <w:p w:rsidR="0056369B" w:rsidRPr="00345206" w:rsidRDefault="0056369B" w:rsidP="00914A66">
            <w:pPr>
              <w:jc w:val="center"/>
            </w:pP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16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t xml:space="preserve">Применение правил правописания: сочетания ЧА-ЩА,ЧУ-ЩУ в положении под ударением.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39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rPr>
                <w:bCs/>
              </w:rPr>
              <w:t>Применение правил правописания: парные звонкие и глухие согласные в корне 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39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Cs/>
              </w:rPr>
            </w:pPr>
            <w:r w:rsidRPr="00345206">
              <w:rPr>
                <w:bCs/>
              </w:rPr>
              <w:t>Правописание парных звонких  и глухих согласных в корне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39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Cs/>
              </w:rPr>
            </w:pPr>
            <w:r w:rsidRPr="00345206">
              <w:rPr>
                <w:rStyle w:val="c7"/>
              </w:rPr>
              <w:t>Алгоритм написания слов с парным согласным в корне слов.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5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 xml:space="preserve">Проверочные и проверяемые слова. </w:t>
            </w:r>
            <w:r w:rsidRPr="00345206">
              <w:rPr>
                <w:b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66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  <w:rPr>
                <w:b/>
              </w:rPr>
            </w:pPr>
            <w:r w:rsidRPr="00345206">
              <w:t>Способы проверки парных согласных на конце слова или перед согласным в корне</w:t>
            </w:r>
            <w:r w:rsidRPr="00345206">
              <w:rPr>
                <w:i/>
              </w:rPr>
              <w:t xml:space="preserve">. </w:t>
            </w:r>
            <w:r w:rsidRPr="00345206">
              <w:rPr>
                <w:b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t xml:space="preserve">Упражнение в написании слов с парными согласными в корне слова. </w:t>
            </w:r>
            <w:r w:rsidRPr="00345206">
              <w:rPr>
                <w:b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1" w:line="272" w:lineRule="exact"/>
              <w:ind w:right="-113"/>
              <w:rPr>
                <w:bCs/>
              </w:rPr>
            </w:pPr>
            <w:r w:rsidRPr="00345206">
              <w:rPr>
                <w:bCs/>
              </w:rPr>
              <w:t xml:space="preserve">Разные способы проверки правописания слов: изменение формы слова, подбор </w:t>
            </w:r>
          </w:p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rPr>
                <w:bCs/>
              </w:rPr>
              <w:t>однокоренных слов.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1" w:line="272" w:lineRule="exact"/>
              <w:ind w:right="-113"/>
              <w:rPr>
                <w:bCs/>
              </w:rPr>
            </w:pPr>
            <w:r w:rsidRPr="00345206">
              <w:t>Упражнение в правописании согласных в корне однокоренных слов и форм одного и того же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1" w:line="272" w:lineRule="exact"/>
              <w:ind w:right="-113"/>
            </w:pPr>
            <w:r w:rsidRPr="00345206">
              <w:t>Упражнения в правописании гласных и согласных в корне однокоренных слов и форм одного и того же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1" w:line="272" w:lineRule="exact"/>
              <w:ind w:right="-113"/>
            </w:pPr>
            <w:r w:rsidRPr="00345206">
              <w:t>Упражнение в правописании слов с изученными орфограммами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5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spacing w:before="12" w:after="10" w:line="270" w:lineRule="exact"/>
              <w:ind w:right="-113"/>
            </w:pPr>
            <w:r w:rsidRPr="00345206">
              <w:rPr>
                <w:iCs/>
              </w:rPr>
              <w:t>Применение правил правописания: разделительные Ъ и 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70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Применение правил правописания: прописная буква в именах собственных.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Заглавная буква в именах, отчествах, фамилиях людей.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Заглавная буква в написании кличек животных.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Заглавная буква в географических названиях.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Правописание заглавной буквы в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bCs/>
              </w:rPr>
              <w:t>Обобщение. Написание слов с заглавной буквы.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Cs/>
              </w:rPr>
            </w:pPr>
            <w:r w:rsidRPr="00345206">
              <w:t>Применение правил правописания: раздельное написание предлогов со словами.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Правописание предлогов с именами существительными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bCs/>
              </w:rPr>
            </w:pPr>
            <w:r w:rsidRPr="00345206">
              <w:rPr>
                <w:bCs/>
                <w:iCs/>
              </w:rPr>
              <w:t>Применение правил правописания: не с глаголами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Правило  правописания непроверяемой  гласной и  согласной в корне слова ( на ограниченном перечне слов).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Упражнение в написании прописной  буквы  в начале предложения, в именах собственных.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Упражнение в написании слов с заглавной буквы.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63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Использование орфографического словаря.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</w:pPr>
            <w:r w:rsidRPr="00345206">
              <w:rPr>
                <w:rStyle w:val="Zag11"/>
                <w:rFonts w:eastAsia="@Arial Unicode MS"/>
                <w:b/>
                <w:bCs/>
                <w:color w:val="auto"/>
                <w:sz w:val="28"/>
                <w:szCs w:val="28"/>
              </w:rPr>
              <w:t>Развитие речи.</w:t>
            </w:r>
          </w:p>
          <w:p w:rsidR="0056369B" w:rsidRPr="00345206" w:rsidRDefault="0056369B" w:rsidP="00914A66">
            <w:pPr>
              <w:rPr>
                <w:rStyle w:val="Zag11"/>
                <w:rFonts w:eastAsia="@Arial Unicode MS"/>
                <w:bCs/>
                <w:color w:val="auto"/>
                <w:sz w:val="28"/>
                <w:szCs w:val="28"/>
              </w:rPr>
            </w:pPr>
            <w:r w:rsidRPr="00345206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b/>
                <w:bCs/>
                <w:sz w:val="28"/>
                <w:szCs w:val="28"/>
              </w:rPr>
            </w:pPr>
            <w:r w:rsidRPr="00345206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bCs/>
                <w:sz w:val="24"/>
              </w:rPr>
              <w:t>Оценивать</w:t>
            </w:r>
            <w:r w:rsidRPr="00345206">
              <w:rPr>
                <w:sz w:val="24"/>
              </w:rPr>
              <w:t xml:space="preserve"> правильность (уместность) выбора языковых </w:t>
            </w:r>
            <w:r w:rsidRPr="00345206">
              <w:rPr>
                <w:sz w:val="24"/>
              </w:rPr>
              <w:br/>
              <w:t xml:space="preserve">и неязыковых средств устного общения на уроке, в школе, </w:t>
            </w:r>
            <w:r w:rsidRPr="00345206">
              <w:rPr>
                <w:sz w:val="24"/>
              </w:rPr>
              <w:br/>
              <w:t>в быту, со знакомыми и незнакомыми, с людьми разного возраста;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bCs/>
                <w:sz w:val="24"/>
              </w:rPr>
              <w:t>соблюдать</w:t>
            </w:r>
            <w:r w:rsidRPr="00345206">
              <w:rPr>
                <w:sz w:val="24"/>
              </w:rPr>
              <w:t xml:space="preserve">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bCs/>
                <w:sz w:val="24"/>
              </w:rPr>
              <w:t xml:space="preserve">выражать </w:t>
            </w:r>
            <w:r w:rsidRPr="00345206">
              <w:rPr>
                <w:sz w:val="24"/>
              </w:rPr>
              <w:t>собственное мнение и аргументировать его;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bCs/>
                <w:sz w:val="24"/>
              </w:rPr>
              <w:t>самостоятельно</w:t>
            </w:r>
            <w:r w:rsidRPr="00345206">
              <w:rPr>
                <w:sz w:val="24"/>
              </w:rPr>
              <w:t xml:space="preserve"> озаглавливать текст;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bCs/>
                <w:sz w:val="24"/>
              </w:rPr>
              <w:t>составлять</w:t>
            </w:r>
            <w:r w:rsidRPr="00345206">
              <w:rPr>
                <w:sz w:val="24"/>
              </w:rPr>
              <w:t xml:space="preserve"> план текста;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bCs/>
                <w:sz w:val="24"/>
              </w:rPr>
              <w:t xml:space="preserve">сочинять </w:t>
            </w:r>
            <w:r w:rsidRPr="00345206">
              <w:rPr>
                <w:sz w:val="24"/>
              </w:rPr>
              <w:t>письма, поздравительные открытки, записки и другие небольшие тексты для конкретных ситуаций общения.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bCs/>
                <w:i/>
                <w:sz w:val="24"/>
              </w:rPr>
            </w:pPr>
            <w:r w:rsidRPr="00345206">
              <w:rPr>
                <w:bCs/>
                <w:i/>
                <w:sz w:val="24"/>
              </w:rPr>
              <w:t>создавать тексты по предложенному заголовку;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bCs/>
                <w:i/>
                <w:sz w:val="24"/>
              </w:rPr>
              <w:t>подробно</w:t>
            </w:r>
            <w:r w:rsidRPr="00345206">
              <w:rPr>
                <w:i/>
                <w:sz w:val="24"/>
              </w:rPr>
              <w:t xml:space="preserve"> или выборочно пересказывать текст;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пересказывать текст от другого лица;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корректировать тексты, в которых допущены нарушения культуры речи;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345206">
              <w:rPr>
                <w:i/>
                <w:spacing w:val="2"/>
                <w:sz w:val="24"/>
              </w:rPr>
              <w:t xml:space="preserve">относить их с разработанным алгоритмом; оценивать </w:t>
            </w:r>
            <w:r w:rsidRPr="00345206">
              <w:rPr>
                <w:i/>
                <w:sz w:val="24"/>
              </w:rPr>
              <w:t xml:space="preserve"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 </w:t>
            </w:r>
            <w:r w:rsidRPr="00345206">
              <w:rPr>
                <w:i/>
                <w:spacing w:val="2"/>
                <w:sz w:val="24"/>
              </w:rPr>
              <w:t>соблюдать нормы речевого взаимодействия при интерактивном общении (sms­сообщения, электронная по</w:t>
            </w:r>
            <w:r w:rsidRPr="00345206">
              <w:rPr>
                <w:i/>
                <w:sz w:val="24"/>
              </w:rPr>
              <w:t>чта, Интернет и другие виды и способы связи).</w:t>
            </w: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rPr>
                <w:sz w:val="24"/>
                <w:lang w:eastAsia="en-US"/>
              </w:rPr>
            </w:pP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rPr>
                <w:sz w:val="24"/>
                <w:lang w:eastAsia="en-US"/>
              </w:rPr>
            </w:pP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rPr>
                <w:b/>
                <w:sz w:val="24"/>
                <w:lang w:eastAsia="en-US"/>
              </w:rPr>
            </w:pP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rPr>
                <w:b/>
                <w:sz w:val="24"/>
                <w:lang w:eastAsia="en-US"/>
              </w:rPr>
            </w:pP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rPr>
                <w:b/>
                <w:sz w:val="24"/>
                <w:lang w:eastAsia="en-US"/>
              </w:rPr>
            </w:pP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rPr>
                <w:b/>
                <w:sz w:val="24"/>
                <w:lang w:eastAsia="en-US"/>
              </w:rPr>
            </w:pPr>
          </w:p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rPr>
                <w:sz w:val="24"/>
              </w:rPr>
            </w:pPr>
          </w:p>
        </w:tc>
      </w:tr>
      <w:tr w:rsidR="0056369B" w:rsidRPr="00345206" w:rsidTr="0025550A">
        <w:trPr>
          <w:trHeight w:val="53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Cs/>
                <w:color w:val="auto"/>
                <w:sz w:val="28"/>
                <w:szCs w:val="28"/>
              </w:rPr>
            </w:pPr>
            <w:r w:rsidRPr="00345206">
              <w:t>Осознание ситуации общения: с какой целью, с кем и где происходит общение. Виды речи. Практическое овладение диалогической формой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6369B" w:rsidRPr="00345206" w:rsidTr="0025550A">
        <w:trPr>
          <w:trHeight w:val="31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Cs/>
                <w:color w:val="auto"/>
                <w:sz w:val="28"/>
                <w:szCs w:val="28"/>
              </w:rPr>
            </w:pPr>
            <w:r w:rsidRPr="00345206">
              <w:t>Текст. Признаки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6369B" w:rsidRPr="00345206" w:rsidTr="0025550A">
        <w:trPr>
          <w:trHeight w:val="50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Cs/>
                <w:color w:val="auto"/>
                <w:sz w:val="28"/>
                <w:szCs w:val="28"/>
              </w:rPr>
            </w:pPr>
            <w:r w:rsidRPr="00345206">
              <w:t>Смысловое единство предложений в тексте. Заглавие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6369B" w:rsidRPr="00345206" w:rsidTr="0025550A">
        <w:trPr>
          <w:trHeight w:val="226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Последовательность частей текста (абзацев).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6369B" w:rsidRPr="00345206" w:rsidTr="0025550A">
        <w:trPr>
          <w:trHeight w:val="306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Последовательность предложений в тексте.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a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6369B" w:rsidRPr="00345206" w:rsidTr="0025550A">
        <w:trPr>
          <w:trHeight w:val="56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Style w:val="Zag11"/>
                <w:color w:val="auto"/>
              </w:rPr>
            </w:pPr>
            <w:r w:rsidRPr="00345206">
              <w:rPr>
                <w:iCs/>
              </w:rPr>
              <w:t xml:space="preserve">Знакомство  с основными видами сочинений (без заучивания определения): </w:t>
            </w:r>
            <w:r w:rsidRPr="00345206">
              <w:t xml:space="preserve"> сочинение-описание</w:t>
            </w:r>
            <w:r w:rsidRPr="00345206">
              <w:rPr>
                <w:i/>
              </w:rPr>
              <w:t xml:space="preserve">  </w:t>
            </w:r>
            <w:r w:rsidRPr="00345206">
              <w:t>натюрморта по репродукции картины И.С. Остроухова «Золотая осень</w:t>
            </w:r>
            <w:r w:rsidRPr="00345206">
              <w:rPr>
                <w:spacing w:val="4"/>
              </w:rPr>
              <w:t>»</w:t>
            </w:r>
            <w:r w:rsidRPr="00345206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</w:pPr>
          </w:p>
        </w:tc>
      </w:tr>
      <w:tr w:rsidR="0056369B" w:rsidRPr="00345206" w:rsidTr="0025550A">
        <w:trPr>
          <w:trHeight w:val="56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bCs/>
              </w:rPr>
            </w:pPr>
            <w:r w:rsidRPr="00345206">
              <w:rPr>
                <w:rStyle w:val="Zag11"/>
                <w:rFonts w:eastAsia="@Arial Unicode MS"/>
                <w:iCs/>
                <w:color w:val="auto"/>
              </w:rPr>
              <w:t>Выборочное и</w:t>
            </w:r>
            <w:r w:rsidRPr="00345206">
              <w:t>зложение.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</w:pPr>
          </w:p>
        </w:tc>
      </w:tr>
      <w:tr w:rsidR="0056369B" w:rsidRPr="00345206" w:rsidTr="0025550A">
        <w:trPr>
          <w:trHeight w:val="56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color w:val="auto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</w:pPr>
          </w:p>
        </w:tc>
      </w:tr>
      <w:tr w:rsidR="0056369B" w:rsidRPr="00345206" w:rsidTr="0025550A">
        <w:trPr>
          <w:trHeight w:val="56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bCs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 xml:space="preserve">Создание собственных текстов  </w:t>
            </w:r>
            <w:r w:rsidRPr="00345206">
              <w:t>по репродукции картины С.А. Тутунова «Зима пришла. Детство».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  <w:rPr>
                <w:sz w:val="28"/>
                <w:szCs w:val="28"/>
              </w:rPr>
            </w:pPr>
            <w:r w:rsidRPr="00345206">
              <w:rPr>
                <w:sz w:val="28"/>
                <w:szCs w:val="28"/>
              </w:rPr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bCs/>
                <w:color w:val="auto"/>
              </w:rPr>
            </w:pPr>
            <w:r w:rsidRPr="00345206">
              <w:rPr>
                <w:iCs/>
              </w:rPr>
              <w:t>Знакомство  с основными видами изложений (без заучивания определений): изложение подробное  по коллективно составленному плану.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Знакомство с жанрами письма и поздравления</w:t>
            </w:r>
            <w:r w:rsidRPr="00345206">
              <w:rPr>
                <w:i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iCs/>
              </w:rPr>
              <w:t>Создание собственных текстов по предложенным планам.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Корректирование заданных текстов с учетом точности, правильности, богатства и выразительности письменной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</w:pPr>
            <w:r w:rsidRPr="00345206">
              <w:rPr>
                <w:rStyle w:val="Zag11"/>
                <w:rFonts w:eastAsia="@Arial Unicode MS"/>
                <w:color w:val="auto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2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</w:pPr>
            <w:r w:rsidRPr="00345206">
              <w:rPr>
                <w:bCs/>
              </w:rPr>
              <w:t>В</w:t>
            </w:r>
            <w:r w:rsidRPr="00345206">
              <w:t>осстановление деформированного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Составление рассказа по репродукции  картины художника А.К. Саврасова</w:t>
            </w:r>
            <w:r w:rsidRPr="00345206">
              <w:rPr>
                <w:spacing w:val="10"/>
              </w:rPr>
              <w:t xml:space="preserve"> «</w:t>
            </w:r>
            <w:r w:rsidRPr="00345206">
              <w:t xml:space="preserve">Грачи </w:t>
            </w:r>
            <w:r w:rsidRPr="00345206">
              <w:rPr>
                <w:spacing w:val="1"/>
              </w:rPr>
              <w:t>прилетел</w:t>
            </w:r>
            <w:r w:rsidRPr="00345206">
              <w:rPr>
                <w:spacing w:val="3"/>
              </w:rPr>
              <w:t>и»</w:t>
            </w:r>
            <w:r w:rsidRPr="00345206">
              <w:tab/>
              <w:t xml:space="preserve"> по вопросам.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Типы текстов: описание, повествование,  рассуждение, их особенности.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Составление текста-описания на основе личных наблюдений.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Создание собственных текстов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с учетом точности, правильности, богатства и выразительности письменной речи; использование в текстах синонимов, антонимов.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t>Типы текстов: рассуждение.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Fonts w:eastAsia="@Arial Unicode MS"/>
              </w:rPr>
            </w:pPr>
            <w:r w:rsidRPr="00345206">
              <w:rPr>
                <w:iCs/>
              </w:rPr>
              <w:t>Подробное изложение.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28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bCs/>
              </w:rPr>
              <w:t>В</w:t>
            </w:r>
            <w:r w:rsidRPr="00345206">
              <w:t xml:space="preserve">осстановление деформированного повествовательного текста по рассказу Б. </w:t>
            </w:r>
            <w:r w:rsidRPr="00345206">
              <w:rPr>
                <w:spacing w:val="1"/>
              </w:rPr>
              <w:t>Житкова «</w:t>
            </w:r>
            <w:r w:rsidRPr="00345206">
              <w:rPr>
                <w:spacing w:val="4"/>
              </w:rPr>
              <w:t xml:space="preserve"> </w:t>
            </w:r>
            <w:r w:rsidRPr="00345206">
              <w:t xml:space="preserve">Храбрый </w:t>
            </w:r>
            <w:r w:rsidRPr="00345206">
              <w:rPr>
                <w:spacing w:val="2"/>
              </w:rPr>
              <w:t>утёно</w:t>
            </w:r>
            <w:r w:rsidRPr="00345206">
              <w:rPr>
                <w:spacing w:val="1"/>
              </w:rPr>
              <w:t>к»</w:t>
            </w:r>
            <w:r w:rsidRPr="00345206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4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spacing w:val="1"/>
              </w:rPr>
              <w:t>Проект</w:t>
            </w:r>
            <w:r w:rsidRPr="00345206">
              <w:rPr>
                <w:spacing w:val="5"/>
              </w:rPr>
              <w:t xml:space="preserve">. </w:t>
            </w:r>
            <w:r w:rsidRPr="00345206">
              <w:t>В словари за частями речи!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1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i/>
              </w:rPr>
              <w:t xml:space="preserve"> </w:t>
            </w:r>
            <w:r w:rsidRPr="00345206">
              <w:rPr>
                <w:bCs/>
              </w:rPr>
              <w:t>Составление текста по серии картинок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361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rPr>
                <w:rStyle w:val="Zag11"/>
                <w:rFonts w:eastAsia="@Arial Unicode MS"/>
                <w:color w:val="auto"/>
              </w:rPr>
            </w:pPr>
            <w:r w:rsidRPr="00345206">
              <w:t>Части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62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r w:rsidRPr="00345206">
              <w:rPr>
                <w:rStyle w:val="Zag11"/>
                <w:rFonts w:eastAsia="@Arial Unicode MS"/>
                <w:color w:val="auto"/>
              </w:rPr>
              <w:t>Овладение основными умениями ведения разговора (начать, поддержать, закончить разговор, привлечь внимание и т. п.)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928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Fonts w:eastAsia="@Arial Unicode MS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  <w:r w:rsidRPr="00345206">
              <w:rPr>
                <w:rFonts w:eastAsia="@Arial Unicode MS"/>
              </w:rPr>
              <w:t xml:space="preserve"> </w:t>
            </w:r>
            <w:r w:rsidRPr="00345206">
              <w:rPr>
                <w:rStyle w:val="Zag11"/>
                <w:rFonts w:eastAsia="@Arial Unicode MS"/>
                <w:color w:val="auto"/>
              </w:rPr>
              <w:t>Выражение собственного мнения, его аргументация.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  <w:tr w:rsidR="0056369B" w:rsidRPr="00345206" w:rsidTr="0025550A">
        <w:trPr>
          <w:trHeight w:val="530"/>
        </w:trPr>
        <w:tc>
          <w:tcPr>
            <w:tcW w:w="8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color w:val="auto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      </w:r>
          </w:p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color w:val="auto"/>
              </w:rPr>
            </w:pPr>
          </w:p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color w:val="auto"/>
              </w:rPr>
            </w:pPr>
          </w:p>
          <w:p w:rsidR="0056369B" w:rsidRPr="00345206" w:rsidRDefault="0056369B" w:rsidP="00914A66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color w:val="auto"/>
              </w:rPr>
            </w:pPr>
          </w:p>
          <w:p w:rsidR="0056369B" w:rsidRPr="00345206" w:rsidRDefault="0056369B" w:rsidP="004F7615">
            <w:pPr>
              <w:tabs>
                <w:tab w:val="left" w:leader="dot" w:pos="624"/>
              </w:tabs>
              <w:jc w:val="both"/>
              <w:rPr>
                <w:rFonts w:eastAsia="@Arial Unicode MS"/>
              </w:rPr>
            </w:pPr>
            <w:r w:rsidRPr="00345206">
              <w:rPr>
                <w:rStyle w:val="Zag11"/>
                <w:rFonts w:eastAsia="@Arial Unicode MS"/>
                <w:b/>
                <w:color w:val="auto"/>
              </w:rPr>
              <w:t>Всего:  136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jc w:val="center"/>
            </w:pPr>
            <w:r w:rsidRPr="00345206">
              <w:t>1</w:t>
            </w:r>
          </w:p>
        </w:tc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69B" w:rsidRPr="00345206" w:rsidRDefault="0056369B" w:rsidP="00914A6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lang w:eastAsia="en-US"/>
              </w:rPr>
            </w:pPr>
          </w:p>
        </w:tc>
      </w:tr>
    </w:tbl>
    <w:p w:rsidR="0056369B" w:rsidRPr="00345206" w:rsidRDefault="0056369B" w:rsidP="00914A66"/>
    <w:p w:rsidR="0056369B" w:rsidRPr="00345206" w:rsidRDefault="0056369B" w:rsidP="00914A66"/>
    <w:p w:rsidR="0056369B" w:rsidRPr="00345206" w:rsidRDefault="0056369B" w:rsidP="00D26678">
      <w:r w:rsidRPr="00345206">
        <w:t xml:space="preserve">                                                                                                  </w:t>
      </w:r>
    </w:p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491229">
      <w:pPr>
        <w:tabs>
          <w:tab w:val="left" w:pos="2760"/>
        </w:tabs>
      </w:pPr>
      <w:r w:rsidRPr="00345206">
        <w:tab/>
      </w:r>
    </w:p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Default="0056369B" w:rsidP="00D26678"/>
    <w:p w:rsidR="0056369B" w:rsidRDefault="0056369B" w:rsidP="00D26678"/>
    <w:p w:rsidR="0056369B" w:rsidRDefault="0056369B" w:rsidP="00D26678"/>
    <w:p w:rsidR="0056369B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7A1ACE">
      <w:pPr>
        <w:jc w:val="center"/>
      </w:pPr>
      <w:r w:rsidRPr="00345206">
        <w:rPr>
          <w:b/>
          <w:sz w:val="28"/>
          <w:szCs w:val="28"/>
        </w:rPr>
        <w:t>3 класс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046"/>
        <w:gridCol w:w="1134"/>
        <w:gridCol w:w="5606"/>
      </w:tblGrid>
      <w:tr w:rsidR="0056369B" w:rsidRPr="00345206">
        <w:tc>
          <w:tcPr>
            <w:tcW w:w="8046" w:type="dxa"/>
            <w:tcBorders>
              <w:top w:val="single" w:sz="4" w:space="0" w:color="auto"/>
            </w:tcBorders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rPr>
                <w:b/>
              </w:rPr>
              <w:t xml:space="preserve">                    Наименование   разделов и тем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rPr>
                <w:b/>
              </w:rPr>
              <w:t>Кол-во часов</w:t>
            </w:r>
          </w:p>
        </w:tc>
        <w:tc>
          <w:tcPr>
            <w:tcW w:w="5606" w:type="dxa"/>
            <w:tcBorders>
              <w:top w:val="single" w:sz="4" w:space="0" w:color="auto"/>
            </w:tcBorders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rPr>
                <w:b/>
              </w:rPr>
              <w:t>Основные виды учебной деятельности</w:t>
            </w:r>
          </w:p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b/>
                <w:sz w:val="28"/>
                <w:szCs w:val="28"/>
              </w:rPr>
            </w:pPr>
            <w:r w:rsidRPr="00345206">
              <w:rPr>
                <w:rFonts w:eastAsia="@Arial Unicode MS"/>
                <w:b/>
                <w:bCs/>
                <w:sz w:val="28"/>
                <w:szCs w:val="28"/>
              </w:rPr>
              <w:t>Фонетика и орфоэпия.</w:t>
            </w:r>
          </w:p>
        </w:tc>
        <w:tc>
          <w:tcPr>
            <w:tcW w:w="1134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t xml:space="preserve">     </w:t>
            </w:r>
            <w:r w:rsidRPr="00345206">
              <w:rPr>
                <w:b/>
              </w:rPr>
              <w:t>4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D26678">
            <w:r w:rsidRPr="00345206">
              <w:t>Различать звуки и буквы;</w:t>
            </w:r>
          </w:p>
          <w:p w:rsidR="0056369B" w:rsidRPr="00345206" w:rsidRDefault="0056369B" w:rsidP="00D26678">
            <w:r w:rsidRPr="00345206">
              <w:t>характеризовать звуки русского языка: гласные ударные/</w:t>
            </w:r>
            <w:r w:rsidRPr="00345206">
              <w:rPr>
                <w:spacing w:val="2"/>
              </w:rPr>
              <w:t xml:space="preserve">безударные; согласные твердые/мягкие, парные/непарные </w:t>
            </w:r>
            <w:r w:rsidRPr="00345206">
              <w:t>твердые и мягкие; согласные звонкие/глухие, парные/непарные звонкие и глухие;</w:t>
            </w:r>
          </w:p>
          <w:p w:rsidR="0056369B" w:rsidRPr="00345206" w:rsidRDefault="0056369B" w:rsidP="00D26678">
            <w:pPr>
              <w:rPr>
                <w:sz w:val="28"/>
                <w:szCs w:val="28"/>
              </w:rPr>
            </w:pPr>
            <w:r w:rsidRPr="00345206"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345206">
              <w:rPr>
                <w:sz w:val="28"/>
                <w:szCs w:val="28"/>
              </w:rPr>
              <w:t>.</w:t>
            </w:r>
          </w:p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гласных и согласных звуков.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Нахождение в слове ударных и безударных гласных звуков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мягких и твердых согласных звуков, определение парных и непарных по твердости – мягкости согласных звуков.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звонких и глухих звуков, определение парных и непарных по звонкости – глухости согласных звуков.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b/>
                <w:sz w:val="28"/>
                <w:szCs w:val="28"/>
              </w:rPr>
            </w:pPr>
            <w:r w:rsidRPr="00345206">
              <w:rPr>
                <w:rFonts w:eastAsia="@Arial Unicode MS"/>
                <w:b/>
                <w:bCs/>
                <w:sz w:val="28"/>
                <w:szCs w:val="28"/>
              </w:rPr>
              <w:t>Графика.</w:t>
            </w:r>
          </w:p>
        </w:tc>
        <w:tc>
          <w:tcPr>
            <w:tcW w:w="1134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t xml:space="preserve">      </w:t>
            </w:r>
            <w:r w:rsidRPr="00345206">
              <w:rPr>
                <w:b/>
              </w:rPr>
              <w:t>5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D26678">
            <w:pPr>
              <w:rPr>
                <w:iCs/>
                <w:sz w:val="28"/>
                <w:szCs w:val="28"/>
              </w:rPr>
            </w:pPr>
            <w:r w:rsidRPr="00345206">
              <w:t>Наблюдать различные способы обозначения на письме мягкости  и твёрдости согласных звуков;</w:t>
            </w:r>
            <w:r w:rsidRPr="00345206">
              <w:rPr>
                <w:sz w:val="28"/>
                <w:szCs w:val="28"/>
              </w:rPr>
              <w:t xml:space="preserve"> </w:t>
            </w:r>
            <w:r w:rsidRPr="00345206"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345206">
              <w:rPr>
                <w:iCs/>
                <w:sz w:val="28"/>
                <w:szCs w:val="28"/>
              </w:rPr>
              <w:t>.</w:t>
            </w:r>
          </w:p>
          <w:p w:rsidR="0056369B" w:rsidRPr="00345206" w:rsidRDefault="0056369B" w:rsidP="00D26678">
            <w:pPr>
              <w:ind w:firstLine="454"/>
              <w:rPr>
                <w:iCs/>
                <w:sz w:val="28"/>
                <w:szCs w:val="28"/>
              </w:rPr>
            </w:pPr>
          </w:p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Обозначение на письме твердости  согласных звуков.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Использование на письме разделительных  ъ и ь.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 xml:space="preserve">Установление соотношения звукового и буквенного состава слова в словах типа стол, конь; в словах с йотированными гласными </w:t>
            </w:r>
            <w:r w:rsidRPr="00345206">
              <w:rPr>
                <w:rFonts w:eastAsia="@Arial Unicode MS"/>
                <w:bCs/>
              </w:rPr>
              <w:t>е, е, ю, я.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Установление соотношения звукового и буквенного состава слова в словах  с непроизносимыми согласными.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Использование алфавита при работе со словарями, справочниками, каталогами.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rPr>
          <w:trHeight w:val="362"/>
        </w:trPr>
        <w:tc>
          <w:tcPr>
            <w:tcW w:w="8046" w:type="dxa"/>
          </w:tcPr>
          <w:p w:rsidR="0056369B" w:rsidRPr="00345206" w:rsidRDefault="0056369B" w:rsidP="00D26678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Лексика.</w:t>
            </w:r>
          </w:p>
        </w:tc>
        <w:tc>
          <w:tcPr>
            <w:tcW w:w="1134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t xml:space="preserve">      </w:t>
            </w:r>
            <w:r w:rsidRPr="00345206">
              <w:rPr>
                <w:b/>
              </w:rPr>
              <w:t>6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Выявлять слова, значение которых требует уточнения;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определять значение слова по тексту или уточнять помощью толкового словаря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подбирать синонимы для устранения повторов в тексте.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spacing w:val="2"/>
                <w:lang w:val="ru-RU"/>
              </w:rPr>
              <w:t xml:space="preserve">Подбирать антонимы для точной характеристики </w:t>
            </w:r>
            <w:r w:rsidRPr="00345206">
              <w:rPr>
                <w:i w:val="0"/>
                <w:color w:val="auto"/>
                <w:lang w:val="ru-RU"/>
              </w:rPr>
              <w:t>предметов при их сравнении;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spacing w:val="2"/>
                <w:lang w:val="ru-RU"/>
              </w:rPr>
              <w:t xml:space="preserve">различать употребление в тексте слов в прямом и </w:t>
            </w:r>
            <w:r w:rsidRPr="00345206">
              <w:rPr>
                <w:i w:val="0"/>
                <w:color w:val="auto"/>
                <w:lang w:val="ru-RU"/>
              </w:rPr>
              <w:t>переносном значении (простые случаи).</w:t>
            </w:r>
          </w:p>
          <w:p w:rsidR="0056369B" w:rsidRPr="00345206" w:rsidRDefault="0056369B" w:rsidP="00D26678"/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Понимание слова как единства звучания и значения. Выявление слов, значение которых требует уточнения.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  <w:iCs/>
              </w:rPr>
              <w:t>Представление об однозначных и многозначных словах, о прямом и переносном значении слова.</w:t>
            </w:r>
            <w:r w:rsidRPr="00345206">
              <w:rPr>
                <w:rFonts w:eastAsia="@Arial Unicode MS"/>
                <w:i/>
                <w:iCs/>
              </w:rPr>
              <w:t xml:space="preserve"> </w:t>
            </w:r>
            <w:r w:rsidRPr="00345206">
              <w:rPr>
                <w:rFonts w:eastAsia="@Arial Unicode MS"/>
              </w:rPr>
              <w:t>Наблюдение за использованием в речи синонимов и антонимов.</w:t>
            </w:r>
          </w:p>
          <w:p w:rsidR="0056369B" w:rsidRPr="00345206" w:rsidRDefault="0056369B" w:rsidP="00D26678"/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Омонимы. Значение, использование омонимов в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LucidaSansUnicode"/>
              </w:rPr>
            </w:pPr>
            <w:r w:rsidRPr="00345206">
              <w:rPr>
                <w:rStyle w:val="LucidaSansUnicode"/>
              </w:rPr>
              <w:t xml:space="preserve">Слово и словосочетание. Представление о словосочетании как сложном </w:t>
            </w:r>
          </w:p>
          <w:p w:rsidR="0056369B" w:rsidRPr="00345206" w:rsidRDefault="0056369B" w:rsidP="00D26678">
            <w:r w:rsidRPr="00345206">
              <w:rPr>
                <w:rStyle w:val="LucidaSansUnicode"/>
              </w:rPr>
              <w:t>названии предмета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Фразеологизмы. Первоначальное представление об устойчивых сочетаниях слов.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Контрольная работа ( диктант с грамматическими заданиями). Слово в языке и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  <w:b/>
                <w:bCs/>
                <w:sz w:val="28"/>
                <w:szCs w:val="28"/>
              </w:rPr>
            </w:pPr>
            <w:r w:rsidRPr="00345206">
              <w:rPr>
                <w:rFonts w:eastAsia="@Arial Unicode MS"/>
                <w:b/>
                <w:bCs/>
                <w:sz w:val="28"/>
                <w:szCs w:val="28"/>
              </w:rPr>
              <w:t>Состав слова (морфемика).</w:t>
            </w:r>
          </w:p>
        </w:tc>
        <w:tc>
          <w:tcPr>
            <w:tcW w:w="1134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t xml:space="preserve">    </w:t>
            </w:r>
            <w:r w:rsidRPr="00345206">
              <w:rPr>
                <w:b/>
              </w:rPr>
              <w:t>14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Различать изменяемые и неизменяемые слова;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spacing w:val="2"/>
                <w:lang w:val="ru-RU"/>
              </w:rPr>
              <w:t xml:space="preserve">различать родственные (однокоренные) слова и формы </w:t>
            </w:r>
            <w:r w:rsidRPr="00345206">
              <w:rPr>
                <w:i w:val="0"/>
                <w:color w:val="auto"/>
                <w:lang w:val="ru-RU"/>
              </w:rPr>
              <w:t>слова;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находить в словах с однозначно выделяемыми морфемами окончание, корень, приставку, суффикс.</w:t>
            </w:r>
          </w:p>
          <w:p w:rsidR="0056369B" w:rsidRPr="00345206" w:rsidRDefault="0056369B" w:rsidP="00D26678">
            <w:pPr>
              <w:rPr>
                <w:iCs/>
              </w:rPr>
            </w:pPr>
            <w:r w:rsidRPr="00345206">
              <w:rPr>
                <w:iCs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56369B" w:rsidRPr="00345206" w:rsidRDefault="0056369B" w:rsidP="00D26678">
            <w:pPr>
              <w:rPr>
                <w:iCs/>
              </w:rPr>
            </w:pPr>
            <w:r w:rsidRPr="00345206">
              <w:rPr>
                <w:iCs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Овладение понятием «родственные (однокоренные) слова». Различение однокоренных слов и различных форм одного и того же слова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Сложные слова. Соединительные гласные в сложных словах.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Выделение в словах с однозначно выделяемыми морфемами окончания</w:t>
            </w:r>
            <w:r w:rsidRPr="00345206">
              <w:rPr>
                <w:rStyle w:val="Corbel"/>
              </w:rPr>
              <w:t>. Нулевое окончание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Представление о значении приставок. Выделение в словах</w:t>
            </w:r>
          </w:p>
          <w:p w:rsidR="0056369B" w:rsidRPr="00345206" w:rsidRDefault="0056369B" w:rsidP="00D26678">
            <w:r w:rsidRPr="00345206">
              <w:rPr>
                <w:rFonts w:eastAsia="@Arial Unicode MS"/>
              </w:rPr>
              <w:t xml:space="preserve"> с однозначно выделяемыми морфемами приставки.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 xml:space="preserve">Образование однокоренных слов с помощью приставок. </w:t>
            </w:r>
            <w:r w:rsidRPr="00345206">
              <w:rPr>
                <w:rStyle w:val="Corbel"/>
              </w:rPr>
              <w:t>Слова с двумя приставками.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Представление о значении суффиксов.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Образование однокоренных слов с помощью суффиксов.</w:t>
            </w:r>
            <w:r w:rsidRPr="00345206">
              <w:rPr>
                <w:rStyle w:val="TrebuchetMS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Выделение в словах с однозначно выделяемыми морфемами суффикса.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Style w:val="Corbel"/>
              </w:rPr>
              <w:t>Основа слова.</w:t>
            </w:r>
            <w:r w:rsidRPr="00345206">
              <w:t xml:space="preserve"> Выделение основы слова.</w:t>
            </w:r>
            <w:r w:rsidRPr="00345206">
              <w:rPr>
                <w:rFonts w:eastAsia="@Arial Unicode MS"/>
              </w:rPr>
              <w:t xml:space="preserve"> 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Выделение в словах с однозначно выделяемыми морфемами окончания, корня, приставки, суффикса.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Различение изменяемых и неизменяемых слов.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Разбор слова по составу.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i/>
              </w:rPr>
            </w:pPr>
            <w:r w:rsidRPr="00345206">
              <w:rPr>
                <w:i/>
              </w:rPr>
              <w:t xml:space="preserve"> </w:t>
            </w:r>
            <w:r w:rsidRPr="00345206">
              <w:rPr>
                <w:rStyle w:val="24"/>
                <w:i w:val="0"/>
                <w:iCs/>
              </w:rPr>
              <w:t>Нахождение корня в однокоренных словах с чередо</w:t>
            </w:r>
            <w:r w:rsidRPr="00345206">
              <w:rPr>
                <w:rStyle w:val="24"/>
                <w:i w:val="0"/>
                <w:iCs/>
              </w:rPr>
              <w:softHyphen/>
              <w:t>ванием согласных в корне.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Административная контрольная работа ( диктант с грамматическими заданиями).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  <w:b/>
                <w:bCs/>
                <w:sz w:val="28"/>
                <w:szCs w:val="28"/>
              </w:rPr>
            </w:pPr>
            <w:r w:rsidRPr="00345206">
              <w:rPr>
                <w:rFonts w:eastAsia="@Arial Unicode MS"/>
                <w:b/>
                <w:bCs/>
                <w:sz w:val="28"/>
                <w:szCs w:val="28"/>
              </w:rPr>
              <w:t>Морфология.</w:t>
            </w:r>
          </w:p>
          <w:p w:rsidR="0056369B" w:rsidRPr="00345206" w:rsidRDefault="0056369B" w:rsidP="00D26678">
            <w:pPr>
              <w:rPr>
                <w:rFonts w:eastAsia="@Arial Unicode MS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6369B" w:rsidRPr="00345206" w:rsidRDefault="0056369B" w:rsidP="00DA09BB">
            <w:pPr>
              <w:rPr>
                <w:b/>
              </w:rPr>
            </w:pPr>
            <w:r w:rsidRPr="00345206">
              <w:t xml:space="preserve">    </w:t>
            </w:r>
            <w:r w:rsidRPr="00345206">
              <w:rPr>
                <w:b/>
              </w:rPr>
              <w:t>51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Распознавать грамматические признаки слов;</w:t>
            </w:r>
          </w:p>
          <w:p w:rsidR="0056369B" w:rsidRPr="00345206" w:rsidRDefault="0056369B" w:rsidP="00B879C4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 учетом совокупности выявленных признаков (что называет, на какие вопросы отвечает, как изменяется);относить слова к определенной группе основных частей речи (имена существительные, имена прилагательные, местоимения, глаголы).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iCs w:val="0"/>
                <w:color w:val="auto"/>
                <w:lang w:val="ru-RU"/>
              </w:rPr>
            </w:pPr>
            <w:r w:rsidRPr="00345206">
              <w:rPr>
                <w:i w:val="0"/>
                <w:iCs w:val="0"/>
                <w:color w:val="auto"/>
                <w:spacing w:val="2"/>
                <w:lang w:val="ru-RU"/>
              </w:rPr>
              <w:t>Проводить морфологический разбор имен существи</w:t>
            </w:r>
            <w:r w:rsidRPr="00345206">
              <w:rPr>
                <w:i w:val="0"/>
                <w:iCs w:val="0"/>
                <w:color w:val="auto"/>
                <w:lang w:val="ru-RU"/>
              </w:rPr>
              <w:t>тельных, имен прилагательных, глаголов по предложенно</w:t>
            </w:r>
            <w:r w:rsidRPr="00345206">
              <w:rPr>
                <w:i w:val="0"/>
                <w:iCs w:val="0"/>
                <w:color w:val="auto"/>
                <w:spacing w:val="2"/>
                <w:lang w:val="ru-RU"/>
              </w:rPr>
              <w:t>му в учебнике алгоритму; оценивать правильность про</w:t>
            </w:r>
            <w:r w:rsidRPr="00345206">
              <w:rPr>
                <w:i w:val="0"/>
                <w:iCs w:val="0"/>
                <w:color w:val="auto"/>
                <w:lang w:val="ru-RU"/>
              </w:rPr>
              <w:t>ведения морфологического разбора;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iCs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345206">
              <w:rPr>
                <w:b/>
                <w:bCs/>
                <w:i w:val="0"/>
                <w:color w:val="auto"/>
                <w:lang w:val="ru-RU"/>
              </w:rPr>
              <w:t xml:space="preserve">и, а, но, </w:t>
            </w:r>
            <w:r w:rsidRPr="00345206">
              <w:rPr>
                <w:i w:val="0"/>
                <w:color w:val="auto"/>
                <w:lang w:val="ru-RU"/>
              </w:rPr>
              <w:t xml:space="preserve">частицу </w:t>
            </w:r>
            <w:r w:rsidRPr="00345206">
              <w:rPr>
                <w:b/>
                <w:bCs/>
                <w:i w:val="0"/>
                <w:color w:val="auto"/>
                <w:lang w:val="ru-RU"/>
              </w:rPr>
              <w:t>не</w:t>
            </w:r>
            <w:r w:rsidRPr="00345206">
              <w:rPr>
                <w:i w:val="0"/>
                <w:color w:val="auto"/>
                <w:lang w:val="ru-RU"/>
              </w:rPr>
              <w:t xml:space="preserve"> при глаголах.</w:t>
            </w:r>
          </w:p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"/>
              </w:rPr>
              <w:t>Части речи</w:t>
            </w:r>
            <w:r w:rsidRPr="00345206">
              <w:rPr>
                <w:rFonts w:eastAsia="@Arial Unicode MS"/>
              </w:rPr>
              <w:t>; деление частей речи на самостоятельные и служебные.</w:t>
            </w:r>
            <w:r w:rsidRPr="00345206">
              <w:t xml:space="preserve">     </w:t>
            </w:r>
          </w:p>
          <w:p w:rsidR="0056369B" w:rsidRPr="00345206" w:rsidRDefault="0056369B" w:rsidP="00D26678">
            <w:r w:rsidRPr="00345206">
              <w:t xml:space="preserve">                  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8"/>
              </w:rPr>
            </w:pPr>
            <w:r w:rsidRPr="00345206">
              <w:rPr>
                <w:rStyle w:val="8"/>
              </w:rPr>
              <w:t>Имя существительное. Местоимение.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8"/>
              </w:rPr>
            </w:pPr>
            <w:r w:rsidRPr="00345206">
              <w:rPr>
                <w:rStyle w:val="Corbel"/>
              </w:rPr>
              <w:t>Имя прилагательное. Глагол.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tabs>
                <w:tab w:val="left" w:leader="dot" w:pos="624"/>
              </w:tabs>
              <w:jc w:val="both"/>
              <w:rPr>
                <w:rStyle w:val="Corbel"/>
              </w:rPr>
            </w:pPr>
            <w:r w:rsidRPr="00345206">
              <w:t>Значение, использование числительных в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 xml:space="preserve">Части речи.  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Имя существительное.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Значение и употребление в речи имён существительных.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имен существительных, отвечающих на вопросы «кто?» и «что?».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Умение опознавать имена собственные.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Собственные и нарицательные имена существительные. Проект «Тайна имени».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Изменение существительных по числам.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Имена существительные, имеющие форму одного числа.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имен существительных мужского, женского и среднего рода.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Определение рода имён существительных, употреблённых в начальной и других формах.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81"/>
              </w:rPr>
            </w:pPr>
            <w:r w:rsidRPr="00345206">
              <w:rPr>
                <w:rStyle w:val="81"/>
              </w:rPr>
              <w:t>Род имён существительных.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Изменение существительных  по падежам</w:t>
            </w:r>
            <w:r w:rsidRPr="00345206">
              <w:rPr>
                <w:rStyle w:val="12"/>
                <w:rFonts w:eastAsia="@Arial Unicode MS"/>
              </w:rPr>
              <w:t xml:space="preserve"> .</w:t>
            </w:r>
            <w:r w:rsidRPr="00345206">
              <w:rPr>
                <w:rFonts w:eastAsia="@Arial Unicode MS"/>
              </w:rPr>
              <w:t>Определение падежа, в котором употреблено имя существительное.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Определение принадлежности имен существительных к 1, 2, 3-му склонению.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падежных и смысловых (синтаксических) вопросов.</w:t>
            </w:r>
            <w:r w:rsidRPr="00345206">
              <w:t xml:space="preserve"> </w:t>
            </w:r>
            <w:r w:rsidRPr="00345206">
              <w:rPr>
                <w:rFonts w:eastAsia="@Arial Unicode MS"/>
              </w:rPr>
              <w:t>Падежи имён существительных.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Именительный падеж имён существительных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Родительный падеж имён существительных.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Дательный падеж имён существительных.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 xml:space="preserve">Винительный падеж имён существительных.             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81"/>
              </w:rPr>
            </w:pPr>
            <w:r w:rsidRPr="00345206">
              <w:rPr>
                <w:rStyle w:val="81"/>
              </w:rPr>
              <w:t>Именительный, родительный, винительный падежи.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rPr>
          <w:trHeight w:val="261"/>
        </w:trPr>
        <w:tc>
          <w:tcPr>
            <w:tcW w:w="8046" w:type="dxa"/>
            <w:tcBorders>
              <w:bottom w:val="single" w:sz="4" w:space="0" w:color="auto"/>
            </w:tcBorders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Style w:val="81"/>
              </w:rPr>
              <w:t>Предложный падеж имён существительных.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rPr>
          <w:trHeight w:val="281"/>
        </w:trPr>
        <w:tc>
          <w:tcPr>
            <w:tcW w:w="8046" w:type="dxa"/>
            <w:tcBorders>
              <w:top w:val="single" w:sz="4" w:space="0" w:color="auto"/>
            </w:tcBorders>
          </w:tcPr>
          <w:p w:rsidR="0056369B" w:rsidRPr="00345206" w:rsidRDefault="0056369B" w:rsidP="00D26678">
            <w:pPr>
              <w:rPr>
                <w:rStyle w:val="81"/>
                <w:rFonts w:eastAsia="@Arial Unicode MS"/>
              </w:rPr>
            </w:pPr>
            <w:r w:rsidRPr="00345206">
              <w:rPr>
                <w:rFonts w:eastAsia="@Arial Unicode MS"/>
              </w:rPr>
              <w:t>Морфологический разбор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Контрольная работа ( диктант с грамматическими заданиями).  Имя  существительное.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 w:rsidTr="009C3AB1">
        <w:trPr>
          <w:trHeight w:val="165"/>
        </w:trPr>
        <w:tc>
          <w:tcPr>
            <w:tcW w:w="8046" w:type="dxa"/>
          </w:tcPr>
          <w:p w:rsidR="0056369B" w:rsidRPr="00345206" w:rsidRDefault="0056369B" w:rsidP="00C03630">
            <w:pPr>
              <w:pStyle w:val="1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5206">
              <w:rPr>
                <w:rStyle w:val="Corbel"/>
                <w:rFonts w:ascii="Times New Roman" w:hAnsi="Times New Roman" w:cs="Times New Roman"/>
                <w:sz w:val="24"/>
                <w:szCs w:val="24"/>
              </w:rPr>
              <w:t>Анализ  контрольной работы.</w:t>
            </w:r>
            <w:r w:rsidRPr="00345206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Имя прилагательное. Значение и употребление в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Связь имени прилагательного с именем существительным.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Изменение  прилагательных по родам.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Изменение прилагательных по числам.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Число имён прилагательных.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Начальная форма имени прилагательного.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Изменение прилагательных по  падежам, кроме прилагательных на –</w:t>
            </w:r>
            <w:r w:rsidRPr="00345206">
              <w:rPr>
                <w:rFonts w:eastAsia="@Arial Unicode MS"/>
                <w:bCs/>
              </w:rPr>
              <w:t>ий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bCs/>
              </w:rPr>
              <w:noBreakHyphen/>
              <w:t>ья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bCs/>
              </w:rPr>
              <w:noBreakHyphen/>
              <w:t>ов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bCs/>
              </w:rPr>
              <w:noBreakHyphen/>
              <w:t>ин</w:t>
            </w:r>
            <w:r w:rsidRPr="00345206">
              <w:rPr>
                <w:rFonts w:eastAsia="@Arial Unicode MS"/>
              </w:rPr>
              <w:t>.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Морфологический разбор имен прилагательных.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Контрольный диктант (с грамматическим заданием). Имя прилагательное.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Урок коррекции знаний по итогам контрольной работы.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Местоимение. Общее представление о местоимении.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Личные местоимения, значение и употребление в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Личные местоимения 1, 2, 3</w:t>
            </w:r>
            <w:r w:rsidRPr="00345206">
              <w:rPr>
                <w:rFonts w:eastAsia="@Arial Unicode MS"/>
              </w:rPr>
              <w:noBreakHyphen/>
              <w:t>го лица единственного и множественного числа.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Глагол. Значение и употребление в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Неопределенная форма глагола.</w:t>
            </w:r>
            <w:r w:rsidRPr="00345206">
              <w:rPr>
                <w:rStyle w:val="Corbel"/>
                <w:sz w:val="20"/>
                <w:szCs w:val="20"/>
              </w:rPr>
              <w:t xml:space="preserve"> </w:t>
            </w:r>
            <w:r w:rsidRPr="00345206">
              <w:rPr>
                <w:rStyle w:val="Corbel"/>
              </w:rPr>
              <w:t>Общее представление о неопределённой форме как начальной глагольной форме.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Различение глаголов, отвечающих на вопросы «что сделать?» и «что делать?».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Единственное и множественное число глаголов.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Изменение глаголов по временам.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Определение времени глагола.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tabs>
                <w:tab w:val="left" w:leader="dot" w:pos="624"/>
              </w:tabs>
              <w:jc w:val="both"/>
              <w:rPr>
                <w:rFonts w:eastAsia="@Arial Unicode MS"/>
                <w:i/>
                <w:iCs/>
              </w:rPr>
            </w:pPr>
            <w:r w:rsidRPr="00345206">
              <w:rPr>
                <w:rFonts w:eastAsia="@Arial Unicode MS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tabs>
                <w:tab w:val="left" w:leader="dot" w:pos="624"/>
              </w:tabs>
              <w:jc w:val="both"/>
              <w:rPr>
                <w:rFonts w:eastAsia="@Arial Unicode MS"/>
                <w:i/>
                <w:iCs/>
              </w:rPr>
            </w:pPr>
            <w:r w:rsidRPr="00345206">
              <w:rPr>
                <w:rFonts w:eastAsia="@Arial Unicode MS"/>
              </w:rPr>
              <w:t>Изменение глаголов прошедшего времени по родам и числам. Морфологический разбор глаголов.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iCs/>
              </w:rPr>
            </w:pPr>
            <w:r w:rsidRPr="00345206">
              <w:rPr>
                <w:rStyle w:val="23"/>
                <w:i w:val="0"/>
                <w:iCs/>
                <w:szCs w:val="22"/>
              </w:rPr>
              <w:t>Частица</w:t>
            </w:r>
            <w:r w:rsidRPr="00345206">
              <w:rPr>
                <w:rStyle w:val="22"/>
                <w:bCs/>
                <w:i w:val="0"/>
                <w:iCs/>
                <w:szCs w:val="22"/>
              </w:rPr>
              <w:t xml:space="preserve"> не  </w:t>
            </w:r>
            <w:r w:rsidRPr="00345206">
              <w:rPr>
                <w:rStyle w:val="23"/>
                <w:i w:val="0"/>
                <w:iCs/>
                <w:szCs w:val="22"/>
              </w:rPr>
              <w:t>её значение.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Части речи.  Морфологический разбор.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22"/>
                <w:b w:val="0"/>
                <w:bCs/>
                <w:i w:val="0"/>
                <w:iCs/>
                <w:szCs w:val="22"/>
              </w:rPr>
              <w:t>Предлог.</w:t>
            </w:r>
            <w:r w:rsidRPr="00345206">
              <w:rPr>
                <w:i/>
              </w:rPr>
              <w:t xml:space="preserve"> </w:t>
            </w:r>
            <w:r w:rsidRPr="00345206">
              <w:t>Знакомство с наиболее употребительными предлогами. Функция предлогов: образование падежных форм имён существитель</w:t>
            </w:r>
            <w:r w:rsidRPr="00345206">
              <w:softHyphen/>
              <w:t xml:space="preserve">ных и </w:t>
            </w:r>
          </w:p>
          <w:p w:rsidR="0056369B" w:rsidRPr="00345206" w:rsidRDefault="0056369B" w:rsidP="00D26678">
            <w:r w:rsidRPr="00345206">
              <w:t>местоимений.</w:t>
            </w:r>
            <w:r w:rsidRPr="00345206">
              <w:rPr>
                <w:rStyle w:val="23"/>
                <w:iCs/>
                <w:szCs w:val="22"/>
              </w:rPr>
              <w:t xml:space="preserve"> </w:t>
            </w:r>
            <w:r w:rsidRPr="00345206">
              <w:rPr>
                <w:rStyle w:val="81"/>
              </w:rPr>
              <w:t>Отличие предлогов от приставок.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rPr>
          <w:trHeight w:val="291"/>
        </w:trPr>
        <w:tc>
          <w:tcPr>
            <w:tcW w:w="8046" w:type="dxa"/>
          </w:tcPr>
          <w:p w:rsidR="0056369B" w:rsidRPr="00345206" w:rsidRDefault="0056369B" w:rsidP="00D26678">
            <w:pPr>
              <w:rPr>
                <w:rStyle w:val="22"/>
                <w:b w:val="0"/>
                <w:bCs/>
                <w:i w:val="0"/>
                <w:iCs/>
              </w:rPr>
            </w:pPr>
            <w:r w:rsidRPr="00345206">
              <w:rPr>
                <w:rStyle w:val="22"/>
                <w:b w:val="0"/>
                <w:bCs/>
                <w:i w:val="0"/>
                <w:iCs/>
                <w:szCs w:val="22"/>
              </w:rPr>
              <w:t xml:space="preserve"> Итоговая контрольная работа ( диктант с грамматическими заданиями).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22"/>
                <w:b w:val="0"/>
                <w:bCs/>
                <w:i w:val="0"/>
                <w:iCs/>
              </w:rPr>
            </w:pPr>
            <w:r w:rsidRPr="00345206">
              <w:rPr>
                <w:rStyle w:val="22"/>
                <w:b w:val="0"/>
                <w:bCs/>
                <w:i w:val="0"/>
                <w:iCs/>
                <w:szCs w:val="22"/>
              </w:rPr>
              <w:t>Анализ контрольной работы.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Синтаксис.</w:t>
            </w:r>
          </w:p>
        </w:tc>
        <w:tc>
          <w:tcPr>
            <w:tcW w:w="1134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rPr>
                <w:b/>
              </w:rPr>
              <w:t xml:space="preserve">    10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Различать предложение, словосочетание, слово;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spacing w:val="2"/>
                <w:lang w:val="ru-RU"/>
              </w:rPr>
              <w:t xml:space="preserve">устанавливать при помощи смысловых вопросов связь </w:t>
            </w:r>
            <w:r w:rsidRPr="00345206">
              <w:rPr>
                <w:i w:val="0"/>
                <w:color w:val="auto"/>
                <w:lang w:val="ru-RU"/>
              </w:rPr>
              <w:t>между словами в словосочетании и предложении;</w:t>
            </w:r>
          </w:p>
          <w:p w:rsidR="0056369B" w:rsidRPr="00345206" w:rsidRDefault="0056369B" w:rsidP="00D26678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классифицировать предложения по цели высказывания, </w:t>
            </w:r>
            <w:r w:rsidRPr="00345206">
              <w:rPr>
                <w:i w:val="0"/>
                <w:color w:val="auto"/>
                <w:spacing w:val="2"/>
                <w:lang w:val="ru-RU"/>
              </w:rPr>
              <w:t xml:space="preserve">находить повествовательные, побудительные, вопросительные </w:t>
            </w:r>
            <w:r w:rsidRPr="00345206">
              <w:rPr>
                <w:i w:val="0"/>
                <w:color w:val="auto"/>
                <w:lang w:val="ru-RU"/>
              </w:rPr>
              <w:t>предложения;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определять восклицательную/невосклицательную интонацию предложения;</w:t>
            </w:r>
          </w:p>
          <w:p w:rsidR="0056369B" w:rsidRPr="00345206" w:rsidRDefault="0056369B" w:rsidP="00D26678">
            <w:pPr>
              <w:pStyle w:val="Zag3"/>
              <w:spacing w:line="240" w:lineRule="auto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345206">
              <w:rPr>
                <w:i w:val="0"/>
                <w:color w:val="auto"/>
                <w:spacing w:val="2"/>
                <w:lang w:val="ru-RU"/>
              </w:rPr>
              <w:t xml:space="preserve">предложения, синтаксический), оценивать правильность </w:t>
            </w:r>
            <w:r w:rsidRPr="00345206">
              <w:rPr>
                <w:i w:val="0"/>
                <w:color w:val="auto"/>
                <w:lang w:val="ru-RU"/>
              </w:rPr>
              <w:t>разбора;</w:t>
            </w:r>
          </w:p>
          <w:p w:rsidR="0056369B" w:rsidRPr="00345206" w:rsidRDefault="0056369B" w:rsidP="009C3AB1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различать простые и сложные предложения</w:t>
            </w:r>
            <w:r w:rsidRPr="00345206">
              <w:rPr>
                <w:color w:val="auto"/>
                <w:lang w:val="ru-RU"/>
              </w:rPr>
              <w:t>.</w:t>
            </w:r>
          </w:p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Предложение. Различение предложений по цели высказывания: повествовательные, вопросительные, побудительные.</w:t>
            </w:r>
            <w:r w:rsidRPr="00345206">
              <w:rPr>
                <w:rFonts w:eastAsia="@Arial Unicode MS"/>
              </w:rPr>
              <w:t xml:space="preserve"> 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Различение  предложений по  эмоциональной  окраске (интонации): восклицательные и невосклицательные.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Обращение. Предложения с обращением.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Различение  главных и второстепенных членов предложения.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rPr>
                <w:rStyle w:val="LucidaSansUnicode"/>
              </w:rPr>
              <w:t>Различение простых и сложных предложений .</w:t>
            </w:r>
            <w:r w:rsidRPr="00345206">
              <w:t xml:space="preserve"> </w:t>
            </w:r>
            <w:r w:rsidRPr="00345206">
              <w:rPr>
                <w:rStyle w:val="LucidaSansUnicode"/>
              </w:rPr>
              <w:t>Запятая между частями сложного предложения.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 xml:space="preserve">Сложное предложение.  </w:t>
            </w:r>
            <w:r w:rsidRPr="00345206">
              <w:rPr>
                <w:rStyle w:val="12"/>
                <w:rFonts w:eastAsia="@Arial Unicode MS"/>
              </w:rPr>
              <w:t xml:space="preserve">Союзы и, а, но, их роль в речи.  </w:t>
            </w:r>
            <w:r w:rsidRPr="00345206">
              <w:rPr>
                <w:rFonts w:eastAsia="@Arial Unicode MS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345206">
              <w:rPr>
                <w:rFonts w:eastAsia="@Arial Unicode MS"/>
                <w:i/>
                <w:iCs/>
              </w:rPr>
              <w:t>и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i/>
                <w:iCs/>
              </w:rPr>
              <w:t>а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i/>
                <w:iCs/>
              </w:rPr>
              <w:t>но</w:t>
            </w:r>
            <w:r w:rsidRPr="00345206">
              <w:rPr>
                <w:rFonts w:eastAsia="@Arial Unicode MS"/>
              </w:rPr>
              <w:t>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Словосочетание.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Различение предложения, словосочетания, слова (осознание их сходства и различий).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rPr>
                <w:rStyle w:val="LucidaSansUnicode"/>
              </w:rPr>
              <w:t>Вводная контрольная работа (диктант с грамматическими заданиями).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Синтаксическая функция имени прилагательного в предложении.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 w:rsidTr="009C3AB1">
        <w:trPr>
          <w:trHeight w:val="355"/>
        </w:trPr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12"/>
              </w:rPr>
              <w:t>Синтаксический анализ простого предложения с двумя главными членами.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  <w:b/>
                <w:bCs/>
                <w:sz w:val="28"/>
                <w:szCs w:val="28"/>
              </w:rPr>
            </w:pPr>
            <w:r w:rsidRPr="00345206">
              <w:rPr>
                <w:rFonts w:eastAsia="@Arial Unicode MS"/>
                <w:b/>
                <w:bCs/>
                <w:sz w:val="28"/>
                <w:szCs w:val="28"/>
              </w:rPr>
              <w:t>Орфография и пунктуация.</w:t>
            </w:r>
          </w:p>
        </w:tc>
        <w:tc>
          <w:tcPr>
            <w:tcW w:w="1134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t xml:space="preserve">    </w:t>
            </w:r>
            <w:r w:rsidRPr="00345206">
              <w:rPr>
                <w:b/>
              </w:rPr>
              <w:t>22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Классифицировать слова, написание которых можно объяснить изученными правилами, и, слова написание которых изученными правилами объяснить нельзя;  устанавливать  наличие  с ловах изученных орфограмм;</w:t>
            </w:r>
          </w:p>
          <w:p w:rsidR="0056369B" w:rsidRPr="00345206" w:rsidRDefault="0056369B" w:rsidP="00D26678">
            <w:pPr>
              <w:pStyle w:val="Zag3"/>
              <w:spacing w:line="240" w:lineRule="auto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 прогнозировать наличие определённых орфограмм;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анализировать разные способы проверки орфограмм;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 xml:space="preserve">оценивать  свои возможности грамотного написания слов; </w:t>
            </w:r>
          </w:p>
          <w:p w:rsidR="0056369B" w:rsidRPr="00345206" w:rsidRDefault="0056369B" w:rsidP="00D26678">
            <w:r w:rsidRPr="00345206">
              <w:t>моделировать предложения, включая в них слова с непроверяемыми  орфограммами.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Применять правила правописания (в объеме содержания курса);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определять (уточнять) написание слова по орфографическому словарю учебника;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безошибочно списывать текст;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писать под диктовку тексты в соответствии с изученными правилами правописания;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осознавать место возможного возникновения орфографической ошибки;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подбирать примеры с определенной орфограммой;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pacing w:val="2"/>
                <w:sz w:val="24"/>
              </w:rPr>
              <w:t>при составлении собственных текстов перефразиро</w:t>
            </w:r>
            <w:r w:rsidRPr="00345206">
              <w:rPr>
                <w:i/>
                <w:sz w:val="24"/>
              </w:rPr>
              <w:t>вать записываемое, чтобы избежать орфографических и пунктуационных ошибок;</w:t>
            </w:r>
          </w:p>
          <w:p w:rsidR="0056369B" w:rsidRPr="00345206" w:rsidRDefault="0056369B" w:rsidP="00183903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56369B" w:rsidRPr="00345206" w:rsidRDefault="0056369B" w:rsidP="00183903">
            <w:pPr>
              <w:spacing w:before="12" w:line="270" w:lineRule="exact"/>
              <w:ind w:right="-113"/>
            </w:pPr>
          </w:p>
          <w:p w:rsidR="0056369B" w:rsidRPr="00345206" w:rsidRDefault="0056369B" w:rsidP="00183903">
            <w:pPr>
              <w:spacing w:before="12" w:line="270" w:lineRule="exact"/>
              <w:ind w:right="-113"/>
            </w:pPr>
          </w:p>
          <w:p w:rsidR="0056369B" w:rsidRPr="00345206" w:rsidRDefault="0056369B" w:rsidP="00183903">
            <w:pPr>
              <w:spacing w:before="12" w:line="270" w:lineRule="exact"/>
              <w:ind w:right="-113"/>
            </w:pPr>
          </w:p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Применение  правил правописания: разделительные ъ и ь.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Использование орфографического словаря.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правописания: проверяемые безударные гласные в корне слова</w:t>
            </w:r>
            <w:r w:rsidRPr="00345206">
              <w:rPr>
                <w:rFonts w:eastAsia="@Arial Unicode MS"/>
                <w:b/>
              </w:rPr>
              <w:t>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 xml:space="preserve">Правописание слов с двумя безударными гласными в корне слова. Слова с буквосочетаниями </w:t>
            </w:r>
            <w:r w:rsidRPr="00345206">
              <w:rPr>
                <w:rStyle w:val="TrebuchetMS"/>
              </w:rPr>
              <w:t>–оло-, -оро-, -ере-.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правописания: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парные звонкие и глухие согласные в корне слова.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 xml:space="preserve">Правописание слов с парными по глухости-звонкости согласными </w:t>
            </w:r>
            <w:r w:rsidRPr="00345206">
              <w:t>на конце слов и перед согласным в корне.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Применение правил правописания: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непроизносимые согласные.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Правописание слов с удвоенными согласными.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правописания: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гласные и согласные в неизменяемых на письме приставках.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Правописание суффикса в словах.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Правописание значимых частей слова.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 :раздельное написание предлогов с другими словами.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t>Суффиксы  -ек, –ик, в словах, их   правописание.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правописания: мягкий знак после шипящих на конце имен существительных (</w:t>
            </w:r>
            <w:r w:rsidRPr="00345206">
              <w:rPr>
                <w:rFonts w:eastAsia="@Arial Unicode MS"/>
                <w:bCs/>
              </w:rPr>
              <w:t>ночь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bCs/>
              </w:rPr>
              <w:t>нож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bCs/>
              </w:rPr>
              <w:t>рожь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bCs/>
              </w:rPr>
              <w:t>мышь</w:t>
            </w:r>
            <w:r w:rsidRPr="00345206">
              <w:rPr>
                <w:rFonts w:eastAsia="@Arial Unicode MS"/>
              </w:rPr>
              <w:t>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Правописание имён существительных с шипящим звуком на конце слова.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правописания: безударные падежные окончания имен существительных.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правописания: безударные окончания имен прилагательных.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Правописание родовых окончаний имён прилагательных. Склонение имён существительных.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Применение правил правописания: раздельное написание предлогов с личными местоимениями.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Применение правил правописания: мягкий знак после шипящих на конце глаголов в форме 2</w:t>
            </w:r>
            <w:r w:rsidRPr="00345206">
              <w:rPr>
                <w:rFonts w:eastAsia="@Arial Unicode MS"/>
              </w:rPr>
              <w:noBreakHyphen/>
              <w:t>го лица единственного числа (</w:t>
            </w:r>
            <w:r w:rsidRPr="00345206">
              <w:rPr>
                <w:rFonts w:eastAsia="@Arial Unicode MS"/>
                <w:bCs/>
              </w:rPr>
              <w:t>пишешь</w:t>
            </w:r>
            <w:r w:rsidRPr="00345206">
              <w:rPr>
                <w:rFonts w:eastAsia="@Arial Unicode MS"/>
              </w:rPr>
              <w:t xml:space="preserve">, </w:t>
            </w:r>
            <w:r w:rsidRPr="00345206">
              <w:rPr>
                <w:rFonts w:eastAsia="@Arial Unicode MS"/>
                <w:bCs/>
              </w:rPr>
              <w:t>учишь</w:t>
            </w:r>
            <w:r w:rsidRPr="00345206">
              <w:rPr>
                <w:rFonts w:eastAsia="@Arial Unicode MS"/>
              </w:rPr>
              <w:t>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 xml:space="preserve">Применение правил правописания: </w:t>
            </w:r>
            <w:r w:rsidRPr="00345206">
              <w:rPr>
                <w:rFonts w:eastAsia="@Arial Unicode MS"/>
                <w:bCs/>
              </w:rPr>
              <w:t xml:space="preserve">не </w:t>
            </w:r>
            <w:r w:rsidRPr="00345206">
              <w:rPr>
                <w:rFonts w:eastAsia="@Arial Unicode MS"/>
              </w:rPr>
              <w:t>с глаголами.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9C3AB1">
            <w:pPr>
              <w:tabs>
                <w:tab w:val="left" w:leader="dot" w:pos="624"/>
              </w:tabs>
              <w:jc w:val="both"/>
              <w:rPr>
                <w:rFonts w:eastAsia="@Arial Unicode MS"/>
                <w:b/>
              </w:rPr>
            </w:pPr>
            <w:r w:rsidRPr="00345206">
              <w:t>Правописание безударных гласных  или парных  согласных   в приставках или суффиксах.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b/>
                <w:sz w:val="28"/>
                <w:szCs w:val="28"/>
              </w:rPr>
            </w:pPr>
            <w:r w:rsidRPr="00345206">
              <w:rPr>
                <w:b/>
                <w:sz w:val="28"/>
                <w:szCs w:val="28"/>
              </w:rPr>
              <w:t>Развитие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pPr>
              <w:rPr>
                <w:b/>
              </w:rPr>
            </w:pPr>
            <w:r w:rsidRPr="00345206">
              <w:t xml:space="preserve">     </w:t>
            </w:r>
            <w:r w:rsidRPr="00345206">
              <w:rPr>
                <w:b/>
              </w:rPr>
              <w:t>24</w:t>
            </w:r>
          </w:p>
        </w:tc>
        <w:tc>
          <w:tcPr>
            <w:tcW w:w="5606" w:type="dxa"/>
            <w:vMerge w:val="restart"/>
          </w:tcPr>
          <w:p w:rsidR="0056369B" w:rsidRPr="00345206" w:rsidRDefault="0056369B" w:rsidP="00D26678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выражать собственное мнение и аргументировать его;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i w:val="0"/>
                <w:color w:val="auto"/>
                <w:lang w:val="ru-RU"/>
              </w:rPr>
            </w:pPr>
            <w:r w:rsidRPr="00345206">
              <w:rPr>
                <w:i w:val="0"/>
                <w:color w:val="auto"/>
                <w:lang w:val="ru-RU"/>
              </w:rPr>
              <w:t>самостоятельно озаглавливать текст;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color w:val="auto"/>
                <w:lang w:val="ru-RU"/>
              </w:rPr>
              <w:t>создавать тексты по предложенному заголовку;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color w:val="auto"/>
                <w:lang w:val="ru-RU"/>
              </w:rPr>
              <w:t>подробно или выборочно пересказывать текст;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color w:val="auto"/>
                <w:lang w:val="ru-RU"/>
              </w:rPr>
              <w:t>пересказывать текст от другого лица;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color w:val="auto"/>
                <w:lang w:val="ru-RU"/>
              </w:rPr>
              <w:t>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color w:val="auto"/>
                <w:lang w:val="ru-RU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color w:val="auto"/>
                <w:lang w:val="ru-RU"/>
              </w:rPr>
              <w:t>корректировать тексты, в которых допущены нарушения культуры речи;</w:t>
            </w:r>
          </w:p>
          <w:p w:rsidR="0056369B" w:rsidRPr="00345206" w:rsidRDefault="0056369B" w:rsidP="00183903">
            <w:pPr>
              <w:pStyle w:val="Zag3"/>
              <w:spacing w:line="240" w:lineRule="auto"/>
              <w:jc w:val="left"/>
              <w:rPr>
                <w:color w:val="auto"/>
                <w:lang w:val="ru-RU"/>
              </w:rPr>
            </w:pPr>
            <w:r w:rsidRPr="00345206">
              <w:rPr>
                <w:color w:val="auto"/>
                <w:lang w:val="ru-RU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345206">
              <w:rPr>
                <w:color w:val="auto"/>
                <w:spacing w:val="2"/>
                <w:lang w:val="ru-RU"/>
              </w:rPr>
              <w:t xml:space="preserve">относить их с разработанным алгоритмом; оценивать </w:t>
            </w:r>
            <w:r w:rsidRPr="00345206">
              <w:rPr>
                <w:color w:val="auto"/>
                <w:lang w:val="ru-RU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текстов).</w:t>
            </w:r>
          </w:p>
          <w:p w:rsidR="0056369B" w:rsidRPr="00345206" w:rsidRDefault="0056369B" w:rsidP="00D26678">
            <w:pPr>
              <w:rPr>
                <w:i/>
              </w:rPr>
            </w:pPr>
          </w:p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alibri"/>
              </w:rPr>
              <w:t>Осознание ситуации  общения: с какой целью, с кем   и  где  происходит общение.   Выражение собственного мнения,  его аргументация.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>Особенности  речевого    этикета в условиях общения   с людьми, плохо владеющими  русским языком.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LucidaSansUnicode"/>
              </w:rPr>
              <w:t xml:space="preserve">Текст. </w:t>
            </w:r>
            <w:r w:rsidRPr="00345206">
              <w:rPr>
                <w:rStyle w:val="12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Последовательность предложений в тексте.  Последовательность частей текста (</w:t>
            </w:r>
            <w:r w:rsidRPr="00345206">
              <w:rPr>
                <w:rFonts w:eastAsia="@Arial Unicode MS"/>
                <w:i/>
                <w:iCs/>
              </w:rPr>
              <w:t>абзацев</w:t>
            </w:r>
            <w:r w:rsidRPr="00345206">
              <w:rPr>
                <w:rFonts w:eastAsia="@Arial Unicode MS"/>
              </w:rPr>
              <w:t>)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 xml:space="preserve">Использование небуквенных графических средств: абзаца. </w:t>
            </w:r>
            <w:r w:rsidRPr="00345206">
              <w:rPr>
                <w:rStyle w:val="Corbel"/>
              </w:rPr>
              <w:t>Типы текстов: повествование, описание, рассуждение,  их особенности.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 xml:space="preserve">Создание собственных текстов   по  картине </w:t>
            </w:r>
            <w:r w:rsidRPr="00345206">
              <w:rPr>
                <w:rStyle w:val="LucidaSansUnicode"/>
              </w:rPr>
              <w:t xml:space="preserve"> В.Д. Поленова «Золотая осень».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Знакомство с основными видами изложений ( без заучивания определений): изложения подробные.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Выборочное изложение.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pStyle w:val="a7"/>
              <w:spacing w:line="100" w:lineRule="atLeast"/>
            </w:pPr>
            <w:r w:rsidRPr="00345206">
              <w:rPr>
                <w:rStyle w:val="LucidaSansUnicode"/>
              </w:rPr>
              <w:t>Проект « Рассказ о слове».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Знакомство с основными видами сочинений (без заучивания определений</w:t>
            </w:r>
            <w:r w:rsidRPr="00345206">
              <w:rPr>
                <w:rStyle w:val="SegoeUI"/>
                <w:rFonts w:eastAsia="@Arial Unicode MS"/>
              </w:rPr>
              <w:t xml:space="preserve"> )</w:t>
            </w:r>
            <w:r w:rsidRPr="00345206">
              <w:rPr>
                <w:rFonts w:eastAsia="@Arial Unicode MS"/>
              </w:rPr>
              <w:t xml:space="preserve"> : </w:t>
            </w:r>
            <w:r w:rsidRPr="00345206">
              <w:rPr>
                <w:rStyle w:val="Verdana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>сочинение –описание</w:t>
            </w:r>
            <w:r w:rsidRPr="00345206">
              <w:rPr>
                <w:rStyle w:val="SegoeUI"/>
                <w:rFonts w:eastAsia="@Arial Unicode MS"/>
              </w:rPr>
              <w:t xml:space="preserve"> </w:t>
            </w:r>
            <w:r w:rsidRPr="00345206">
              <w:rPr>
                <w:rFonts w:eastAsia="@Arial Unicode MS"/>
              </w:rPr>
              <w:t xml:space="preserve"> </w:t>
            </w:r>
            <w:r w:rsidRPr="00345206">
              <w:rPr>
                <w:rStyle w:val="Corbel"/>
              </w:rPr>
              <w:t>по репродукции картины А. А. Рылова «В голубом просторе».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Подробное изложение повествовательного текста.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Выборочное изложение  « Времена года».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Проект «Семья слов».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Сочинение</w:t>
            </w:r>
            <w:r w:rsidRPr="00345206">
              <w:rPr>
                <w:rFonts w:eastAsia="@Arial Unicode MS"/>
              </w:rPr>
              <w:noBreakHyphen/>
              <w:t xml:space="preserve">описание </w:t>
            </w:r>
            <w:r w:rsidRPr="00345206">
              <w:rPr>
                <w:rStyle w:val="81"/>
              </w:rPr>
              <w:t>по репродукции картины В. М. Васнецова «Снегурочка».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Сочинение</w:t>
            </w:r>
            <w:r w:rsidRPr="00345206">
              <w:rPr>
                <w:rFonts w:eastAsia="@Arial Unicode MS"/>
              </w:rPr>
              <w:noBreakHyphen/>
              <w:t xml:space="preserve"> повествование   «Верный товарищ».</w:t>
            </w:r>
            <w:r w:rsidRPr="00345206">
              <w:rPr>
                <w:rStyle w:val="12"/>
                <w:rFonts w:eastAsia="@Arial Unicode MS"/>
              </w:rPr>
              <w:t xml:space="preserve">  </w:t>
            </w:r>
            <w:r w:rsidRPr="00345206">
              <w:rPr>
                <w:rFonts w:eastAsia="@Arial Unicode MS"/>
              </w:rPr>
              <w:t>Выражение собственного мнения, его аргументация.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81"/>
              </w:rPr>
              <w:t>Проект «Составляем «Орфографический словарь».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 xml:space="preserve">Подробное изложение </w:t>
            </w:r>
            <w:r w:rsidRPr="00345206">
              <w:rPr>
                <w:rStyle w:val="81"/>
              </w:rPr>
              <w:t>по самостоятельно составленному плану.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t>Обучающее изложение.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Сочинение –описание</w:t>
            </w:r>
            <w:r w:rsidRPr="00345206">
              <w:rPr>
                <w:rStyle w:val="SegoeUI"/>
                <w:rFonts w:eastAsia="@Arial Unicode MS"/>
              </w:rPr>
              <w:t xml:space="preserve"> </w:t>
            </w:r>
            <w:r w:rsidRPr="00345206">
              <w:t>по репродукции картины К. Ф. Юона «Конец зимы. Полдень».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Fonts w:eastAsia="@Arial Unicode MS"/>
              </w:rPr>
            </w:pPr>
            <w:r w:rsidRPr="00345206">
              <w:rPr>
                <w:rFonts w:eastAsia="@Arial Unicode MS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Fonts w:eastAsia="@Arial Unicode MS"/>
              </w:rPr>
              <w:t>Создание собственных текстов с учетом точности, правильности, богатства и выразительности письменной речи; использование в текстах синонимов и антонимов.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r w:rsidRPr="00345206">
              <w:rPr>
                <w:rStyle w:val="Corbel"/>
              </w:rPr>
              <w:t>Проект «Имена прилагательные в загадках».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i/>
              </w:rPr>
            </w:pPr>
            <w:r w:rsidRPr="00345206">
              <w:rPr>
                <w:rStyle w:val="Emphasis"/>
                <w:bCs/>
                <w:i w:val="0"/>
                <w:iCs/>
              </w:rPr>
              <w:t>Сжатое изложение.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Emphasis"/>
                <w:bCs/>
                <w:i w:val="0"/>
                <w:iCs/>
              </w:rPr>
            </w:pPr>
            <w:r w:rsidRPr="00345206">
              <w:rPr>
                <w:rFonts w:eastAsia="@Arial Unicode MS"/>
              </w:rPr>
              <w:t>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Emphasis"/>
                <w:bCs/>
                <w:i w:val="0"/>
                <w:iCs/>
              </w:rPr>
            </w:pPr>
            <w:r w:rsidRPr="00345206">
              <w:rPr>
                <w:rFonts w:eastAsia="@Arial Unicode MS"/>
              </w:rPr>
              <w:t xml:space="preserve">Овладение основными умениями ведения разговора. </w:t>
            </w:r>
            <w:r w:rsidRPr="00345206">
              <w:rPr>
                <w:rFonts w:eastAsia="@Arial Unicode MS"/>
                <w:b/>
              </w:rPr>
              <w:t>Практическое овладение устными монологическими высказываниями на определенную тему с использованием разных типов речи.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</w:tcPr>
          <w:p w:rsidR="0056369B" w:rsidRPr="00345206" w:rsidRDefault="0056369B" w:rsidP="00D26678">
            <w:pPr>
              <w:rPr>
                <w:rStyle w:val="Emphasis"/>
                <w:bCs/>
                <w:i w:val="0"/>
                <w:iCs/>
              </w:rPr>
            </w:pPr>
            <w:r w:rsidRPr="00345206">
              <w:rPr>
                <w:rFonts w:eastAsia="@Arial Unicode MS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</w:tc>
        <w:tc>
          <w:tcPr>
            <w:tcW w:w="1134" w:type="dxa"/>
          </w:tcPr>
          <w:p w:rsidR="0056369B" w:rsidRPr="00345206" w:rsidRDefault="0056369B" w:rsidP="00D26678">
            <w:r w:rsidRPr="00345206">
              <w:t xml:space="preserve">     1</w:t>
            </w:r>
          </w:p>
        </w:tc>
        <w:tc>
          <w:tcPr>
            <w:tcW w:w="5606" w:type="dxa"/>
            <w:vMerge/>
          </w:tcPr>
          <w:p w:rsidR="0056369B" w:rsidRPr="00345206" w:rsidRDefault="0056369B" w:rsidP="00D26678"/>
        </w:tc>
      </w:tr>
      <w:tr w:rsidR="0056369B" w:rsidRPr="00345206">
        <w:tc>
          <w:tcPr>
            <w:tcW w:w="8046" w:type="dxa"/>
            <w:tcBorders>
              <w:bottom w:val="single" w:sz="4" w:space="0" w:color="auto"/>
            </w:tcBorders>
          </w:tcPr>
          <w:p w:rsidR="0056369B" w:rsidRPr="00345206" w:rsidRDefault="0056369B" w:rsidP="00DA09BB">
            <w:pPr>
              <w:rPr>
                <w:rFonts w:eastAsia="@Arial Unicode MS"/>
                <w:b/>
              </w:rPr>
            </w:pPr>
            <w:r w:rsidRPr="00345206">
              <w:rPr>
                <w:rFonts w:eastAsia="@Arial Unicode MS"/>
                <w:b/>
              </w:rPr>
              <w:t>Всего: 136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69B" w:rsidRPr="00345206" w:rsidRDefault="0056369B" w:rsidP="00D26678"/>
        </w:tc>
        <w:tc>
          <w:tcPr>
            <w:tcW w:w="5606" w:type="dxa"/>
            <w:tcBorders>
              <w:bottom w:val="single" w:sz="4" w:space="0" w:color="auto"/>
            </w:tcBorders>
          </w:tcPr>
          <w:p w:rsidR="0056369B" w:rsidRPr="00345206" w:rsidRDefault="0056369B" w:rsidP="00D26678"/>
        </w:tc>
      </w:tr>
    </w:tbl>
    <w:p w:rsidR="0056369B" w:rsidRPr="00345206" w:rsidRDefault="0056369B" w:rsidP="00D26678"/>
    <w:p w:rsidR="0056369B" w:rsidRPr="00345206" w:rsidRDefault="0056369B" w:rsidP="00D26678">
      <w:r w:rsidRPr="00345206"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>
      <w:r w:rsidRPr="00345206"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56369B" w:rsidRPr="00345206" w:rsidRDefault="0056369B" w:rsidP="00D26678">
      <w:r w:rsidRPr="00345206">
        <w:t xml:space="preserve">                                                                                                   </w:t>
      </w:r>
    </w:p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>
      <w:r w:rsidRPr="00345206">
        <w:t xml:space="preserve">                                                                                                                         </w:t>
      </w:r>
      <w:r w:rsidRPr="00345206">
        <w:rPr>
          <w:b/>
          <w:sz w:val="28"/>
          <w:szCs w:val="28"/>
        </w:rPr>
        <w:t>4 класс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6"/>
        <w:gridCol w:w="991"/>
        <w:gridCol w:w="8785"/>
      </w:tblGrid>
      <w:tr w:rsidR="0056369B" w:rsidRPr="00345206">
        <w:trPr>
          <w:trHeight w:val="16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b/>
              </w:rPr>
              <w:t>Наименование разделов и тем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rPr>
                <w:b/>
              </w:rPr>
              <w:t>Кол-во  часов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rPr>
                <w:b/>
              </w:rPr>
              <w:t>Основные виды  учебной  деятельности</w:t>
            </w:r>
          </w:p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92"/>
            </w:pPr>
            <w:r w:rsidRPr="00345206">
              <w:rPr>
                <w:b/>
              </w:rPr>
              <w:t>Фонетика и  орфоэпия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b/>
                <w:lang w:val="en-US"/>
              </w:rPr>
            </w:pPr>
            <w:r w:rsidRPr="00345206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vMerge w:val="restart"/>
          </w:tcPr>
          <w:p w:rsidR="0056369B" w:rsidRPr="00345206" w:rsidRDefault="0056369B" w:rsidP="00B879C4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Различать звуки и буквы;</w:t>
            </w:r>
          </w:p>
          <w:p w:rsidR="0056369B" w:rsidRPr="00345206" w:rsidRDefault="0056369B" w:rsidP="00B879C4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характеризовать звуки русского языка: гласные ударные/</w:t>
            </w:r>
            <w:r w:rsidRPr="00345206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безударные; согласные твердые/мягкие, парные/непарные </w:t>
            </w: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твердые и мягкие; согласные звонкие/глухие, парные/непарные звонкие и глухие;</w:t>
            </w:r>
          </w:p>
          <w:p w:rsidR="0056369B" w:rsidRPr="00345206" w:rsidRDefault="0056369B" w:rsidP="00B879C4">
            <w:pPr>
              <w:pStyle w:val="a1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lang w:val="en-US"/>
              </w:rPr>
            </w:pPr>
            <w:r w:rsidRPr="00345206">
              <w:t>Фонетический разбор слова.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r w:rsidRPr="00345206">
              <w:rPr>
                <w:b/>
              </w:rPr>
              <w:t>Графика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b/>
                <w:lang w:val="en-US"/>
              </w:rPr>
            </w:pPr>
            <w:r w:rsidRPr="00345206">
              <w:rPr>
                <w:b/>
                <w:lang w:val="en-US"/>
              </w:rPr>
              <w:t>2</w:t>
            </w:r>
          </w:p>
        </w:tc>
        <w:tc>
          <w:tcPr>
            <w:tcW w:w="0" w:type="auto"/>
            <w:vMerge w:val="restart"/>
          </w:tcPr>
          <w:p w:rsidR="0056369B" w:rsidRPr="00345206" w:rsidRDefault="0056369B" w:rsidP="00B879C4">
            <w:pPr>
              <w:pStyle w:val="a"/>
              <w:spacing w:line="240" w:lineRule="auto"/>
              <w:ind w:hanging="22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color w:val="auto"/>
                <w:sz w:val="24"/>
                <w:szCs w:val="24"/>
              </w:rPr>
              <w:t>Наблюдать различные способы обозначения на письме мягкости  и твёрдости согласных звуков;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34520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.</w:t>
            </w:r>
          </w:p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>Использование алфавита при работе со словарями, справочниками, каталогами.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>Использование небуквенных графических средств: пробела между словами, знака переноса, абзаца.</w:t>
            </w:r>
            <w:r w:rsidRPr="00345206">
              <w:t xml:space="preserve">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2395"/>
              </w:tabs>
              <w:ind w:right="-90"/>
              <w:rPr>
                <w:lang w:val="en-US"/>
              </w:rPr>
            </w:pPr>
            <w:r w:rsidRPr="00345206">
              <w:t xml:space="preserve">     </w:t>
            </w: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r w:rsidRPr="00345206">
              <w:rPr>
                <w:b/>
              </w:rPr>
              <w:t>Лексика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b/>
              </w:rPr>
            </w:pPr>
            <w:r w:rsidRPr="00345206">
              <w:rPr>
                <w:b/>
              </w:rPr>
              <w:t>4</w:t>
            </w:r>
          </w:p>
        </w:tc>
        <w:tc>
          <w:tcPr>
            <w:tcW w:w="0" w:type="auto"/>
            <w:vMerge w:val="restart"/>
          </w:tcPr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Выявлять слова, значение которых требует уточнения;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определять значение слова по тексту или уточнять с помощью толкового словаря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подбирать синонимы для устранения повторов в тексте.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pacing w:val="2"/>
                <w:sz w:val="24"/>
              </w:rPr>
              <w:t xml:space="preserve">подбирать антонимы для точной характеристики </w:t>
            </w:r>
            <w:r w:rsidRPr="00345206">
              <w:rPr>
                <w:sz w:val="24"/>
              </w:rPr>
              <w:t>предметов при их сравнении;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pacing w:val="2"/>
                <w:sz w:val="24"/>
              </w:rPr>
              <w:t xml:space="preserve">различать употребление в тексте слов в прямом и </w:t>
            </w:r>
            <w:r w:rsidRPr="00345206">
              <w:rPr>
                <w:sz w:val="24"/>
              </w:rPr>
              <w:t>переносном значении (простые случаи).</w:t>
            </w:r>
          </w:p>
        </w:tc>
      </w:tr>
      <w:tr w:rsidR="0056369B" w:rsidRPr="00345206">
        <w:trPr>
          <w:trHeight w:val="507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Определение значения слова по тексту или уточнение с помощью толкового словаря. Лексическое значение слова.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830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 Представление об однозначных и многозначных словах, о прямом и переносном значении слова. Заимствованные слова. Устаревшие слова.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Наблюдение за использованием в речи синонимов и антонимов. Омонимы.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Фразеологизмы.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r w:rsidRPr="00345206">
              <w:rPr>
                <w:b/>
              </w:rPr>
              <w:t>Состав слова (морфемика)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b/>
                <w:lang w:val="en-US"/>
              </w:rPr>
            </w:pPr>
            <w:r w:rsidRPr="00345206">
              <w:rPr>
                <w:b/>
                <w:lang w:val="en-US"/>
              </w:rPr>
              <w:t>5</w:t>
            </w:r>
          </w:p>
        </w:tc>
        <w:tc>
          <w:tcPr>
            <w:tcW w:w="0" w:type="auto"/>
            <w:vMerge w:val="restart"/>
          </w:tcPr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Различать изменяемые и неизменяемые слова;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pacing w:val="2"/>
                <w:sz w:val="24"/>
              </w:rPr>
              <w:t xml:space="preserve">различать родственные (однокоренные) слова и формы </w:t>
            </w:r>
            <w:r w:rsidRPr="00345206">
              <w:rPr>
                <w:sz w:val="24"/>
              </w:rPr>
              <w:t>слова;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находить в словах с однозначно выделяемыми морфемами окончание, корень, приставку, суффикс.</w:t>
            </w:r>
          </w:p>
          <w:p w:rsidR="0056369B" w:rsidRPr="00345206" w:rsidRDefault="0056369B" w:rsidP="00B879C4">
            <w:pPr>
              <w:pStyle w:val="a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56369B" w:rsidRPr="00345206" w:rsidRDefault="0056369B" w:rsidP="00B879C4">
            <w:pPr>
              <w:pStyle w:val="a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34520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56369B" w:rsidRPr="00345206" w:rsidRDefault="0056369B" w:rsidP="00B879C4">
            <w:pPr>
              <w:pStyle w:val="a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:rsidR="0056369B" w:rsidRPr="00345206" w:rsidRDefault="0056369B" w:rsidP="00B879C4">
            <w:pPr>
              <w:pStyle w:val="a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:rsidR="0056369B" w:rsidRPr="00345206" w:rsidRDefault="0056369B" w:rsidP="00B879C4">
            <w:pPr>
              <w:pStyle w:val="a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:rsidR="0056369B" w:rsidRPr="00345206" w:rsidRDefault="0056369B" w:rsidP="00B879C4">
            <w:pPr>
              <w:pStyle w:val="a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</w:tc>
      </w:tr>
      <w:tr w:rsidR="0056369B" w:rsidRPr="00345206">
        <w:trPr>
          <w:trHeight w:val="1771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Различение однокоренных слов и различных форм одного и того же слова. </w:t>
            </w:r>
          </w:p>
          <w:p w:rsidR="0056369B" w:rsidRPr="00345206" w:rsidRDefault="0056369B" w:rsidP="00B879C4">
            <w:pPr>
              <w:ind w:right="-108"/>
            </w:pPr>
            <w:r w:rsidRPr="00345206">
              <w:t>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 w:firstLine="27"/>
            </w:pPr>
            <w:r w:rsidRPr="00345206">
              <w:t xml:space="preserve">Образование однокоренных слов с помощью суффиксов и приставок.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lang w:val="en-US"/>
              </w:rPr>
            </w:pPr>
            <w:r w:rsidRPr="00345206">
              <w:t>Разбор слова по составу.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Состав слова.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lang w:val="en-US"/>
              </w:rPr>
            </w:pPr>
            <w:r w:rsidRPr="00345206">
              <w:t>Словообразование имён прилагательных.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r w:rsidRPr="00345206">
              <w:rPr>
                <w:b/>
              </w:rPr>
              <w:t>Морфология</w:t>
            </w:r>
          </w:p>
        </w:tc>
        <w:tc>
          <w:tcPr>
            <w:tcW w:w="0" w:type="auto"/>
          </w:tcPr>
          <w:p w:rsidR="0056369B" w:rsidRPr="00345206" w:rsidRDefault="0056369B" w:rsidP="00151EDE">
            <w:pPr>
              <w:jc w:val="center"/>
              <w:rPr>
                <w:b/>
              </w:rPr>
            </w:pPr>
            <w:r w:rsidRPr="00345206">
              <w:rPr>
                <w:b/>
                <w:lang w:val="en-US"/>
              </w:rPr>
              <w:t>6</w:t>
            </w:r>
            <w:r w:rsidRPr="00345206">
              <w:rPr>
                <w:b/>
              </w:rPr>
              <w:t>1</w:t>
            </w:r>
          </w:p>
        </w:tc>
        <w:tc>
          <w:tcPr>
            <w:tcW w:w="0" w:type="auto"/>
            <w:vMerge w:val="restart"/>
          </w:tcPr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Распознавать грамматические признаки слов;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с учетом совокупности выявленных признаков (что называет, на какие вопросы отвечает, как изменяется);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относить слова к определенной группе основных частей речи (имена существительные, имена прилагательные, местоимения, глаголы);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pacing w:val="2"/>
                <w:sz w:val="24"/>
              </w:rPr>
            </w:pPr>
            <w:r w:rsidRPr="00345206">
              <w:rPr>
                <w:iCs/>
                <w:spacing w:val="2"/>
                <w:sz w:val="24"/>
              </w:rPr>
              <w:t>проводить морфологический разбор имен существи</w:t>
            </w:r>
            <w:r w:rsidRPr="00345206">
              <w:rPr>
                <w:iCs/>
                <w:sz w:val="24"/>
              </w:rPr>
              <w:t>тельных, имен прилагательных, глаголов по предложенно</w:t>
            </w:r>
            <w:r w:rsidRPr="00345206">
              <w:rPr>
                <w:iCs/>
                <w:spacing w:val="2"/>
                <w:sz w:val="24"/>
              </w:rPr>
              <w:t xml:space="preserve">му в учебнике алгоритму; 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  <w:r w:rsidRPr="00345206">
              <w:rPr>
                <w:iCs/>
                <w:spacing w:val="2"/>
                <w:sz w:val="24"/>
              </w:rPr>
              <w:t>оценивать правильность про</w:t>
            </w:r>
            <w:r w:rsidRPr="00345206">
              <w:rPr>
                <w:iCs/>
                <w:sz w:val="24"/>
              </w:rPr>
              <w:t>ведения морфологического разбора.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Cs/>
                <w:sz w:val="24"/>
              </w:rPr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  <w:p w:rsidR="0056369B" w:rsidRPr="00345206" w:rsidRDefault="0056369B" w:rsidP="00B879C4">
            <w:pPr>
              <w:ind w:firstLine="708"/>
            </w:pPr>
          </w:p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rPr>
                <w:rStyle w:val="TrebuchetMS"/>
              </w:rPr>
              <w:t>Части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  <w:rPr>
                <w:rFonts w:eastAsia="@Arial Unicode MS"/>
              </w:rPr>
            </w:pPr>
            <w:r w:rsidRPr="00345206">
              <w:rPr>
                <w:rStyle w:val="TrebuchetMS"/>
              </w:rPr>
              <w:t>Части речи</w:t>
            </w:r>
            <w:r w:rsidRPr="00345206">
              <w:rPr>
                <w:rStyle w:val="Zag11"/>
                <w:rFonts w:eastAsia="@Arial Unicode MS"/>
                <w:color w:val="auto"/>
              </w:rPr>
              <w:t>; деление частей речи на самостоятельные и служебные.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Наречие. Значение и употребление в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  <w:rPr>
                <w:b/>
              </w:rPr>
            </w:pPr>
            <w:r w:rsidRPr="00345206">
              <w:t>Контрольная  работа (диктант с грамматическими заданиями). Части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480"/>
                <w:tab w:val="left" w:pos="4712"/>
              </w:tabs>
              <w:ind w:right="-108"/>
            </w:pPr>
            <w:r w:rsidRPr="00345206">
              <w:t>Изменение существительных по падежам.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Различение падежных и смысловых (синтаксических) вопросов.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Определение падежа, в котором употреблено имя существительное.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9C3AB1">
            <w:pPr>
              <w:tabs>
                <w:tab w:val="left" w:pos="4712"/>
              </w:tabs>
              <w:ind w:left="27" w:right="-108"/>
            </w:pPr>
            <w:r w:rsidRPr="00345206">
              <w:t>Различение изменяемых и неизменяемых слов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Определение принадлежности имён существительных  к 1, 2, 3- ему склонению.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Падежные окончания имён существительных 1-го склонения.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2-е склонение имён существительных.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 xml:space="preserve">Падежные окончания имён существительных 2-го склонения.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3-е склонение имён существительных.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Падежные окончания имён существительных 3-го склонения.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126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Падежные окончания имен существительных единственного числа 1, 2, 3 – го склонения.</w:t>
            </w:r>
          </w:p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Морфологический разбор имён существительных.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 xml:space="preserve">Именительный и винительный падежи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481"/>
              </w:tabs>
              <w:ind w:left="27" w:right="-83"/>
            </w:pPr>
            <w:r w:rsidRPr="00345206">
              <w:t>Общее представление о склонении имён существительных во множественном числе.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Именительный падеж множественного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Родительный падеж множественного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481"/>
              </w:tabs>
              <w:ind w:right="-83"/>
            </w:pPr>
            <w:r w:rsidRPr="00345206">
              <w:t>Винительный падеж множественного числа одушевлённых имён существительных.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83"/>
            </w:pPr>
            <w:r w:rsidRPr="00345206">
              <w:t xml:space="preserve">Дательный, творительный, предложный падежи множественного числа.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Имя прилагательное.  Значение и употребление в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Изменение имён прилагательных по родам, числам.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83"/>
            </w:pPr>
            <w:r w:rsidRPr="00345206">
              <w:t xml:space="preserve">Изменение имён прилагательных по родам, числам  и падежам кроме прилагательных на  - ий, -ья, -ов, -ин.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Склонение имён прилагательных мужского и среднего рода в единственном числе.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43"/>
            </w:pPr>
            <w:r w:rsidRPr="00345206">
              <w:t xml:space="preserve">Морфологический разбор имён прилагательных.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83"/>
            </w:pPr>
            <w:r w:rsidRPr="00345206">
              <w:t xml:space="preserve">Именительный, винительный, родительный падежи имён прилагательных мужского и среднего рода.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83"/>
            </w:pPr>
            <w:r w:rsidRPr="00345206">
              <w:t>Творительный и предложный падежи имён прилагательных мужского и среднего рода.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Именительный и винительный падежи имён прилагательных женского рода.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481"/>
              </w:tabs>
              <w:ind w:right="-83"/>
            </w:pPr>
            <w:r w:rsidRPr="00345206">
              <w:t xml:space="preserve">Родительный, дательный, творительный и предложный падежи имён прилагательных женского рода.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83"/>
            </w:pPr>
            <w:r w:rsidRPr="00345206">
              <w:t xml:space="preserve">Винительный и творительный падежи имён прилагательных женского рода. </w:t>
            </w:r>
            <w:r w:rsidRPr="00345206">
              <w:rPr>
                <w:i/>
              </w:rPr>
              <w:t xml:space="preserve">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left="27" w:right="-126"/>
            </w:pPr>
            <w:r w:rsidRPr="00345206">
              <w:t>Склонение имён прилагательных во множественном числе.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Именительный и винительный падежи имён прилагательных множественного числа.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Родительный и предложный падежи имён прилагательных множественного числа.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5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Дательный и творительный падежи имён прилагательных множественного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Контрольная работа  (диктант с грамматическими заданиями). Имя прилагательное.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>
            <w:pPr>
              <w:rPr>
                <w:lang w:val="en-US"/>
              </w:rPr>
            </w:pPr>
          </w:p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84"/>
            </w:pPr>
            <w:r w:rsidRPr="00345206">
              <w:t>Обобщение. Имя прилагательное.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 xml:space="preserve">Личные </w:t>
            </w:r>
            <w:r w:rsidRPr="00345206">
              <w:t>местоимения, значение и употребление в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rFonts w:eastAsia="@Arial Unicode MS"/>
              </w:rPr>
            </w:pPr>
            <w:r w:rsidRPr="00345206">
              <w:t xml:space="preserve">Личные местоимения 1-го, 2-го, 3-го лица </w:t>
            </w:r>
            <w:r w:rsidRPr="00345206">
              <w:rPr>
                <w:rStyle w:val="Zag11"/>
                <w:rFonts w:eastAsia="@Arial Unicode MS"/>
                <w:color w:val="auto"/>
              </w:rPr>
              <w:t>единственного и множественного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Склонение личных местоимений.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Склонение личных местоимений 3-го лица единственного и множественного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t>1</w:t>
            </w:r>
          </w:p>
          <w:p w:rsidR="0056369B" w:rsidRPr="00345206" w:rsidRDefault="0056369B" w:rsidP="00B879C4">
            <w:pPr>
              <w:jc w:val="center"/>
              <w:rPr>
                <w:lang w:val="en-US"/>
              </w:rPr>
            </w:pPr>
          </w:p>
          <w:p w:rsidR="0056369B" w:rsidRPr="00345206" w:rsidRDefault="0056369B" w:rsidP="00B879C4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 xml:space="preserve">Функция предлогов: образование падежных форм имен существительных и местоимений.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rStyle w:val="Zag11"/>
                <w:rFonts w:eastAsia="@Arial Unicode MS"/>
                <w:b/>
                <w:color w:val="auto"/>
              </w:rPr>
            </w:pPr>
            <w:r w:rsidRPr="00345206">
              <w:t>Контрольная работа (диктант с грамматическими заданиями). Местоимение.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rStyle w:val="Zag11"/>
                <w:rFonts w:eastAsia="@Arial Unicode MS"/>
                <w:b/>
                <w:color w:val="auto"/>
              </w:rPr>
            </w:pPr>
            <w:r w:rsidRPr="00345206">
              <w:t>Морфологический разбор местоимений.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533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Глагол. Значение и употребление в речи.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398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Время глагола. Изменение глаголов по временам.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Неопределённая форма глагола.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Ι и ΙΙ спряжения глаголов будущего времени.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Способы определения Ι и ΙΙ спряжения глаголов </w:t>
            </w:r>
            <w:r w:rsidRPr="00345206">
              <w:rPr>
                <w:rStyle w:val="Zag11"/>
                <w:rFonts w:eastAsia="@Arial Unicode MS"/>
                <w:color w:val="auto"/>
              </w:rPr>
              <w:t>(практическое овладение)</w:t>
            </w:r>
            <w:r w:rsidRPr="00345206">
              <w:t>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Личные окончания глаголов </w:t>
            </w:r>
            <w:r w:rsidRPr="00345206">
              <w:rPr>
                <w:lang w:val="en-US"/>
              </w:rPr>
              <w:t>I</w:t>
            </w:r>
            <w:r w:rsidRPr="00345206">
              <w:t xml:space="preserve"> и </w:t>
            </w:r>
            <w:r w:rsidRPr="00345206">
              <w:rPr>
                <w:lang w:val="en-US"/>
              </w:rPr>
              <w:t>II</w:t>
            </w:r>
            <w:r w:rsidRPr="00345206">
              <w:t xml:space="preserve"> спряжений. 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Упражнение в распознавании спряжения глаголов по неопределенной форме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3146"/>
              </w:tabs>
              <w:ind w:right="-115"/>
            </w:pPr>
            <w:r w:rsidRPr="00345206">
              <w:t>Морфологический разбор глагола.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Изменение глаголов  прошедшего времени по родам и числам.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r w:rsidRPr="00345206">
              <w:t>Обобщение. Глагол.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Контрольная  работа (диктант с грамматическими заданиями). Глагол.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43"/>
            </w:pPr>
            <w:r w:rsidRPr="00345206">
              <w:t>Имя существительное как часть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43"/>
            </w:pPr>
            <w:r w:rsidRPr="00345206">
              <w:t>Имя прилагательное как часть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43"/>
              <w:rPr>
                <w:i/>
              </w:rPr>
            </w:pPr>
            <w:r w:rsidRPr="00345206">
              <w:t>Глагол как часть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92"/>
            </w:pPr>
            <w:r w:rsidRPr="00345206">
              <w:t>Местоимение как часть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84"/>
            </w:pPr>
            <w:r w:rsidRPr="00345206">
              <w:t>Служебные части речи.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558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b/>
              </w:rPr>
              <w:t>Синтаксис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rPr>
                <w:b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Различать предложение, словосочетание, слово;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pacing w:val="2"/>
                <w:sz w:val="24"/>
              </w:rPr>
              <w:t xml:space="preserve">устанавливать при помощи смысловых вопросов связь </w:t>
            </w:r>
            <w:r w:rsidRPr="00345206">
              <w:rPr>
                <w:sz w:val="24"/>
              </w:rPr>
              <w:t>между словами в словосочетании и предложении;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 w:rsidRPr="00345206">
              <w:rPr>
                <w:sz w:val="24"/>
              </w:rPr>
              <w:t xml:space="preserve">классифицировать предложения по цели высказывания, </w:t>
            </w:r>
            <w:r w:rsidRPr="00345206">
              <w:rPr>
                <w:spacing w:val="2"/>
                <w:sz w:val="24"/>
              </w:rPr>
              <w:t xml:space="preserve">находить повествовательные, побудительные, вопросительные </w:t>
            </w:r>
            <w:r w:rsidRPr="00345206">
              <w:rPr>
                <w:sz w:val="24"/>
              </w:rPr>
              <w:t>предложения;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определять восклицательную/невосклицательную интонацию предложения;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находить главные и второстепенные (без деления на виды) члены предложения;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345206">
              <w:rPr>
                <w:spacing w:val="2"/>
                <w:sz w:val="24"/>
              </w:rPr>
              <w:t xml:space="preserve">предложения, синтаксический), оценивать правильность </w:t>
            </w:r>
            <w:r w:rsidRPr="00345206">
              <w:rPr>
                <w:sz w:val="24"/>
              </w:rPr>
              <w:t>разбора;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различать простые и сложные предложения.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  <w:tab w:val="left" w:pos="4820"/>
              </w:tabs>
              <w:ind w:right="-108"/>
            </w:pPr>
            <w:r w:rsidRPr="00345206">
              <w:t>Различение предложения, словосочетания, слова (осознание их сходства и различий).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5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Различение  предложений по цели высказывания: повествовательные, вопросительные и  побудительные; по  эмоциональной окраске: восклицательные, невосклицательные.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Различение главных  и второстепенных членов предложения.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>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r w:rsidRPr="00345206">
              <w:t>Однородные члены предложения (общее понятие).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Вводная  контрольная работа (диктант с грамматическими заданиями).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Использование интонации перечисления в предложениях с однородными членами.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Нахождение и самостоятельное составление предложений с однородными членами без союзов и с союзами и, а, но.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50"/>
            </w:pPr>
            <w:r w:rsidRPr="00345206">
              <w:t>Знаки препинания в предложениях с однородными членами.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50"/>
            </w:pPr>
            <w:r w:rsidRPr="00345206">
              <w:t xml:space="preserve">Различение  простых и сложных предложений.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50"/>
            </w:pPr>
            <w:r w:rsidRPr="00345206">
              <w:t>Предложение и словосочетание.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rPr>
                <w:b/>
              </w:rPr>
            </w:pPr>
            <w:r w:rsidRPr="00345206">
              <w:rPr>
                <w:b/>
              </w:rPr>
              <w:t>Орфография и пунктуация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b/>
                <w:lang w:val="en-US"/>
              </w:rPr>
            </w:pPr>
            <w:r w:rsidRPr="00345206">
              <w:rPr>
                <w:b/>
              </w:rPr>
              <w:t>3</w:t>
            </w:r>
            <w:r w:rsidRPr="00345206">
              <w:rPr>
                <w:b/>
                <w:lang w:val="en-US"/>
              </w:rPr>
              <w:t>4</w:t>
            </w:r>
          </w:p>
        </w:tc>
        <w:tc>
          <w:tcPr>
            <w:tcW w:w="0" w:type="auto"/>
            <w:vMerge w:val="restart"/>
          </w:tcPr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Классифицировать слова, написание которых можно объяснить изученными правилами, и, слова написание которых изученными правилами объяснить нельзя;                  устанавливать  наличие в словах изученных орфограмм;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 xml:space="preserve"> прогнозировать наличие определённых орфограмм;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анализировать разные способы проверки орфограмм;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 xml:space="preserve">оценивать  свои возможности грамотного написания слов; </w:t>
            </w:r>
          </w:p>
          <w:p w:rsidR="0056369B" w:rsidRPr="00345206" w:rsidRDefault="0056369B" w:rsidP="00B879C4">
            <w:r w:rsidRPr="00345206">
              <w:t>моделировать предложения, включая в них слова с непроверяемыми орфограммами;</w:t>
            </w:r>
          </w:p>
          <w:p w:rsidR="0056369B" w:rsidRPr="00345206" w:rsidRDefault="0056369B" w:rsidP="002026B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осознавать место возможного возникновения орфографической ошибки;</w:t>
            </w:r>
          </w:p>
          <w:p w:rsidR="0056369B" w:rsidRPr="00345206" w:rsidRDefault="0056369B" w:rsidP="002026B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подбирать примеры с определенной орфограммой;</w:t>
            </w:r>
          </w:p>
          <w:p w:rsidR="0056369B" w:rsidRPr="00345206" w:rsidRDefault="0056369B" w:rsidP="002026B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pacing w:val="2"/>
                <w:sz w:val="24"/>
              </w:rPr>
              <w:t>при составлении собственных текстов перефразиро</w:t>
            </w:r>
            <w:r w:rsidRPr="00345206">
              <w:rPr>
                <w:i/>
                <w:sz w:val="24"/>
              </w:rPr>
              <w:t>вать записываемое, чтобы избежать орфографических и пунктуационных ошибок;</w:t>
            </w:r>
          </w:p>
          <w:p w:rsidR="0056369B" w:rsidRPr="00345206" w:rsidRDefault="0056369B" w:rsidP="002026B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56369B" w:rsidRPr="00345206" w:rsidRDefault="0056369B" w:rsidP="002026BE">
            <w:pPr>
              <w:spacing w:before="12" w:line="270" w:lineRule="exact"/>
              <w:ind w:right="-113"/>
            </w:pPr>
          </w:p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  <w:tcBorders>
              <w:top w:val="nil"/>
            </w:tcBorders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Применение правил правописания: знаки препинания (запятая)  в предложениях с однородными членами.</w:t>
            </w:r>
          </w:p>
        </w:tc>
        <w:tc>
          <w:tcPr>
            <w:tcW w:w="0" w:type="auto"/>
            <w:tcBorders>
              <w:top w:val="nil"/>
            </w:tcBorders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Знаки препинания в сложном предложении.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Правописание гласных и согласных в корнях слов.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разделительные ь и ъ.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t>1</w:t>
            </w:r>
          </w:p>
          <w:p w:rsidR="0056369B" w:rsidRPr="00345206" w:rsidRDefault="0056369B" w:rsidP="00B879C4">
            <w:pPr>
              <w:jc w:val="center"/>
              <w:rPr>
                <w:lang w:val="en-US"/>
              </w:rPr>
            </w:pPr>
          </w:p>
          <w:p w:rsidR="0056369B" w:rsidRPr="00345206" w:rsidRDefault="0056369B" w:rsidP="00B879C4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Правописание приставок и  суффиксов.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43"/>
            </w:pPr>
            <w:r w:rsidRPr="00345206">
              <w:t>Правописание наречий.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Применение правил правописания: безударные </w:t>
            </w:r>
          </w:p>
          <w:p w:rsidR="0056369B" w:rsidRPr="00345206" w:rsidRDefault="0056369B" w:rsidP="00B879C4">
            <w:pPr>
              <w:ind w:right="-108"/>
            </w:pPr>
            <w:r w:rsidRPr="00345206">
              <w:t xml:space="preserve">окончания имен существительных </w:t>
            </w:r>
            <w:r w:rsidRPr="00345206">
              <w:rPr>
                <w:i/>
              </w:rPr>
              <w:t xml:space="preserve"> </w:t>
            </w:r>
            <w:r w:rsidRPr="00345206">
              <w:t xml:space="preserve">в родительном падеже.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  <w:p w:rsidR="0056369B" w:rsidRPr="00345206" w:rsidRDefault="0056369B" w:rsidP="00B879C4">
            <w:pPr>
              <w:jc w:val="center"/>
            </w:pPr>
          </w:p>
          <w:p w:rsidR="0056369B" w:rsidRPr="00345206" w:rsidRDefault="0056369B" w:rsidP="00B879C4">
            <w:pPr>
              <w:jc w:val="center"/>
            </w:pPr>
          </w:p>
          <w:p w:rsidR="0056369B" w:rsidRPr="00345206" w:rsidRDefault="0056369B" w:rsidP="00B879C4">
            <w:pPr>
              <w:jc w:val="center"/>
            </w:pP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Применение правил правописания: безударные окончания имен существительных</w:t>
            </w:r>
            <w:r w:rsidRPr="00345206">
              <w:rPr>
                <w:b/>
              </w:rPr>
              <w:t xml:space="preserve"> </w:t>
            </w:r>
            <w:r w:rsidRPr="00345206">
              <w:rPr>
                <w:i/>
              </w:rPr>
              <w:t xml:space="preserve"> </w:t>
            </w:r>
            <w:r w:rsidRPr="00345206">
              <w:t>в именительном,  родительном и винительном падежах.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безударные окончания имен существительных</w:t>
            </w:r>
            <w:r w:rsidRPr="00345206">
              <w:rPr>
                <w:i/>
              </w:rPr>
              <w:t xml:space="preserve"> </w:t>
            </w:r>
            <w:r w:rsidRPr="00345206">
              <w:t>в дательном падеже.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  <w:i/>
              </w:rPr>
            </w:pPr>
            <w:r w:rsidRPr="00345206">
              <w:t>Применение правил правописания: безударные окончания имен существительных</w:t>
            </w:r>
            <w:r w:rsidRPr="00345206">
              <w:rPr>
                <w:i/>
              </w:rPr>
              <w:t xml:space="preserve"> </w:t>
            </w:r>
            <w:r w:rsidRPr="00345206">
              <w:t>в родительном и дательном падежах.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безударные окончания имен существительных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</w:t>
            </w:r>
            <w:r w:rsidRPr="00345206">
              <w:t>в творительном   падеже.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22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</w:p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</w:p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</w:p>
          <w:p w:rsidR="0056369B" w:rsidRPr="00345206" w:rsidRDefault="0056369B" w:rsidP="00B879C4">
            <w:pPr>
              <w:tabs>
                <w:tab w:val="left" w:pos="4712"/>
              </w:tabs>
              <w:ind w:right="-108"/>
              <w:rPr>
                <w:b/>
                <w:i/>
              </w:rPr>
            </w:pPr>
            <w:r w:rsidRPr="00345206">
              <w:t>Применение правил правописания: безударные окончания имен существительных</w:t>
            </w:r>
            <w:r w:rsidRPr="00345206">
              <w:rPr>
                <w:i/>
              </w:rPr>
              <w:t xml:space="preserve"> </w:t>
            </w:r>
            <w:r w:rsidRPr="00345206">
              <w:t>в предложном падеже.</w:t>
            </w:r>
          </w:p>
        </w:tc>
        <w:tc>
          <w:tcPr>
            <w:tcW w:w="0" w:type="auto"/>
          </w:tcPr>
          <w:p w:rsidR="0056369B" w:rsidRPr="00345206" w:rsidRDefault="0056369B" w:rsidP="00E45EFA">
            <w:pPr>
              <w:jc w:val="center"/>
            </w:pPr>
            <w:r w:rsidRPr="00345206">
              <w:t>1</w:t>
            </w:r>
          </w:p>
          <w:p w:rsidR="0056369B" w:rsidRPr="00345206" w:rsidRDefault="0056369B" w:rsidP="00B879C4"/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Контрольная работа (диктант с грамматическими заданиями). Правописание безударных падежных окончаний имён существительных в единственном числе.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безударные окончания имен существительных</w:t>
            </w:r>
            <w:r w:rsidRPr="00345206">
              <w:rPr>
                <w:i/>
              </w:rPr>
              <w:t xml:space="preserve"> </w:t>
            </w:r>
            <w:r w:rsidRPr="00345206">
              <w:t xml:space="preserve">во всех падежах.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ind w:right="-149"/>
            </w:pPr>
            <w:r w:rsidRPr="00345206">
              <w:t xml:space="preserve">    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</w:rPr>
            </w:pPr>
            <w:r w:rsidRPr="00345206">
              <w:rPr>
                <w:iCs/>
              </w:rPr>
              <w:t>Административная  контрольная  работа (диктант с грамматическими  заданиями).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250"/>
            </w:pPr>
            <w:r w:rsidRPr="00345206">
              <w:t>Применение правил правописания: безударные окончания имен существительных.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безударные окончания имен прилагательных</w:t>
            </w:r>
            <w:r w:rsidRPr="00345206">
              <w:rPr>
                <w:b/>
              </w:rPr>
              <w:t xml:space="preserve">  </w:t>
            </w:r>
            <w:r w:rsidRPr="00345206">
              <w:t>мужского и среднего рода в именительном падеже.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безударные окончания имен прилагательных</w:t>
            </w:r>
            <w:r w:rsidRPr="00345206">
              <w:rPr>
                <w:b/>
              </w:rPr>
              <w:t xml:space="preserve">  </w:t>
            </w:r>
            <w:r w:rsidRPr="00345206">
              <w:t>мужского и среднего рода в родительном падеже.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1759"/>
              </w:tabs>
              <w:ind w:right="-52"/>
            </w:pPr>
            <w:r w:rsidRPr="00345206">
              <w:t xml:space="preserve">     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безударные окончания имен прилагательных</w:t>
            </w:r>
            <w:r w:rsidRPr="00345206">
              <w:rPr>
                <w:b/>
              </w:rPr>
              <w:t xml:space="preserve">  </w:t>
            </w:r>
            <w:r w:rsidRPr="00345206">
              <w:t>мужского и среднего рода в дательном падеже.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</w:rPr>
            </w:pPr>
            <w:r w:rsidRPr="00345206">
              <w:t>Применение правил правописания: безударные окончания имен прилагательных</w:t>
            </w:r>
            <w:r w:rsidRPr="00345206">
              <w:rPr>
                <w:b/>
              </w:rPr>
              <w:t xml:space="preserve">  </w:t>
            </w:r>
            <w:r w:rsidRPr="00345206">
              <w:t>мужского и среднего рода в творительном и предложном падежах.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правила правописания: безударные окончаний имен прилагательных  женского рода в единственном числе.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Применение правила правописания: безударные окончаний имен прилагательных</w:t>
            </w:r>
            <w:r w:rsidRPr="00345206">
              <w:rPr>
                <w:b/>
              </w:rPr>
              <w:t xml:space="preserve">  </w:t>
            </w:r>
            <w:r w:rsidRPr="00345206">
              <w:t>женского рода множественного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Применение правил правописания: безударные окончания имен прилагательных.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</w:rPr>
            </w:pPr>
            <w:r w:rsidRPr="00345206">
              <w:t>Обобщение правописания падежных окончаний имен прилагательных множественного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правила правописания:  раздельное написание предлогов с личными местоимениями.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правила  правописания: мягкий знак после шипящих на конце глаголов в форме 2-го лица единственного числа.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</w:rPr>
            </w:pPr>
            <w:r w:rsidRPr="00345206">
              <w:t>Правописание безударных личных окончаний глаголов в настоящем и в будущем времени.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 правописания: безударные личные  окончания глаголов.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 xml:space="preserve">Правописание возвратных глаголов в настоящем и будущем времени. 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rPr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Применение правила правописания: мягкий знак в глаголах в сочетании –ться.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Правописание безударного суффикса в глаголах прошедшего времени.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iCs/>
              </w:rPr>
              <w:t>Итоговая  контрольная  работа (диктант с грамматическими заданиями).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Орфограммы в значимых частях слова.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lang w:val="en-US"/>
              </w:rPr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9"/>
        </w:trPr>
        <w:tc>
          <w:tcPr>
            <w:tcW w:w="0" w:type="auto"/>
          </w:tcPr>
          <w:p w:rsidR="0056369B" w:rsidRPr="00345206" w:rsidRDefault="0056369B" w:rsidP="00B879C4">
            <w:pPr>
              <w:rPr>
                <w:b/>
              </w:rPr>
            </w:pPr>
            <w:r w:rsidRPr="00345206">
              <w:rPr>
                <w:b/>
              </w:rPr>
              <w:t>Развитие речи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  <w:rPr>
                <w:b/>
                <w:lang w:val="en-US"/>
              </w:rPr>
            </w:pPr>
            <w:r w:rsidRPr="00345206">
              <w:rPr>
                <w:b/>
                <w:lang w:val="en-US"/>
              </w:rPr>
              <w:t>19</w:t>
            </w:r>
          </w:p>
        </w:tc>
        <w:tc>
          <w:tcPr>
            <w:tcW w:w="0" w:type="auto"/>
            <w:vMerge w:val="restart"/>
          </w:tcPr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 w:rsidRPr="00345206">
              <w:rPr>
                <w:sz w:val="24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выражать собственное мнение и аргументировать его;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самостоятельно озаглавливать текст;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создавать тексты по предложенному заголовку;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подробно или выборочно пересказывать текст;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пересказывать текст от другого лица;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345206">
              <w:rPr>
                <w:i/>
                <w:sz w:val="24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z w:val="24"/>
              </w:rPr>
              <w:t>корректировать тексты, в которых допущены нарушения культуры речи;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2"/>
                <w:sz w:val="24"/>
              </w:rPr>
            </w:pPr>
            <w:r w:rsidRPr="00345206">
              <w:rPr>
                <w:sz w:val="24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345206">
              <w:rPr>
                <w:spacing w:val="2"/>
                <w:sz w:val="24"/>
              </w:rPr>
              <w:t>относить их с разработанным алгоритмом;</w:t>
            </w:r>
          </w:p>
          <w:p w:rsidR="0056369B" w:rsidRPr="00345206" w:rsidRDefault="0056369B" w:rsidP="00B879C4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345206">
              <w:rPr>
                <w:spacing w:val="2"/>
                <w:sz w:val="24"/>
              </w:rPr>
              <w:t xml:space="preserve"> оценивать </w:t>
            </w:r>
            <w:r w:rsidRPr="00345206">
              <w:rPr>
                <w:sz w:val="24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текстов).</w:t>
            </w:r>
          </w:p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  <w:p w:rsidR="0056369B" w:rsidRPr="00345206" w:rsidRDefault="0056369B" w:rsidP="00B879C4"/>
        </w:tc>
      </w:tr>
      <w:tr w:rsidR="0056369B" w:rsidRPr="00345206">
        <w:trPr>
          <w:trHeight w:val="1518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Наша речь и наш язык. Овладение нормами речевого этикета в ситуациях учебного и бытового общения</w:t>
            </w:r>
            <w:r w:rsidRPr="00345206">
              <w:rPr>
                <w:rStyle w:val="Zag11"/>
                <w:rFonts w:eastAsia="@Arial Unicode MS"/>
                <w:color w:val="auto"/>
              </w:rPr>
              <w:t>, в том числе при общении с помощью средств ИКТ.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ind w:right="-194"/>
            </w:pPr>
            <w:r w:rsidRPr="00345206">
              <w:t xml:space="preserve">    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Текст. Признаки текста.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Смысловое единство предложений в тексте.</w:t>
            </w:r>
            <w:r w:rsidRPr="00345206">
              <w:t xml:space="preserve"> План текста.  Заглавие текста.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Составление планов к данным текстам.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leader="dot" w:pos="624"/>
              </w:tabs>
              <w:ind w:right="-108"/>
              <w:rPr>
                <w:rFonts w:eastAsia="@Arial Unicode MS"/>
              </w:rPr>
            </w:pPr>
            <w:r w:rsidRPr="00345206">
              <w:t>Типы текстов: описание, повествование, рассуждение, их особенности.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Создание собственных текстов по предложенным планам.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 xml:space="preserve">Практическое овладение диалогической формой речи. </w:t>
            </w:r>
            <w:r w:rsidRPr="00345206">
              <w:t xml:space="preserve"> Обращение.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</w:rPr>
            </w:pPr>
            <w:r w:rsidRPr="00345206">
              <w:t>Знакомство с основными видами изложений (без заучивания определений):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изложение подробное</w:t>
            </w:r>
            <w:r w:rsidRPr="00345206">
              <w:rPr>
                <w:rStyle w:val="Zag11"/>
                <w:rFonts w:eastAsia="@Arial Unicode MS"/>
                <w:i/>
                <w:color w:val="auto"/>
              </w:rPr>
              <w:t xml:space="preserve">  </w:t>
            </w:r>
            <w:r w:rsidRPr="00345206">
              <w:rPr>
                <w:rStyle w:val="8"/>
              </w:rPr>
              <w:t>по самостоятельно составленному плану.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  <w:rPr>
                <w:b/>
              </w:rPr>
            </w:pPr>
            <w:r w:rsidRPr="00345206">
              <w:t>Знакомство с основными видами сочинений (без заучивания определений): сочинение-описание по репродукции картины И.И.Левитана «Золотая осень».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Сочинение-описание</w:t>
            </w:r>
            <w:r w:rsidRPr="00345206">
              <w:rPr>
                <w:b/>
              </w:rPr>
              <w:t xml:space="preserve"> </w:t>
            </w:r>
            <w:r w:rsidRPr="00345206">
              <w:t>по репродукции картины В.М.Васнецова «Иван-царевич на Сером волке».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Сочинение-описание по репродукции картины А.А. Пластова «Первый снег».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>Изложение с элементами сочинения</w:t>
            </w:r>
            <w:r w:rsidRPr="00345206">
              <w:rPr>
                <w:rStyle w:val="8"/>
              </w:rPr>
              <w:t>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Сочинение-описание по репродукции картины В.А. Тропинина «Кружевница».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</w:rPr>
            </w:pPr>
            <w:r w:rsidRPr="00345206">
              <w:t>Проект «Говорите правильно!»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21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  <w:rPr>
                <w:b/>
              </w:rPr>
            </w:pPr>
            <w:r w:rsidRPr="00345206">
              <w:t>Сочинение-описание по личным наблюдениям «Моя любимая игрушка».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50"/>
              <w:rPr>
                <w:rFonts w:eastAsia="@Arial Unicode MS"/>
              </w:rPr>
            </w:pPr>
            <w:r w:rsidRPr="00345206">
              <w:rPr>
                <w:rStyle w:val="Zag11"/>
                <w:rFonts w:eastAsia="@Arial Unicode MS"/>
                <w:color w:val="auto"/>
              </w:rPr>
              <w:t>В</w:t>
            </w:r>
            <w:r w:rsidRPr="00345206">
              <w:t>ыборочное</w:t>
            </w:r>
            <w:r w:rsidRPr="00345206">
              <w:rPr>
                <w:rStyle w:val="Zag11"/>
                <w:rFonts w:eastAsia="@Arial Unicode MS"/>
                <w:color w:val="auto"/>
              </w:rPr>
              <w:t xml:space="preserve"> изложение.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Сочинение-описание</w:t>
            </w:r>
            <w:r w:rsidRPr="00345206">
              <w:rPr>
                <w:b/>
              </w:rPr>
              <w:t xml:space="preserve"> </w:t>
            </w:r>
            <w:r w:rsidRPr="00345206">
              <w:t>по репродукции картины В.А. Серова «Мика Морозов».</w:t>
            </w:r>
          </w:p>
          <w:p w:rsidR="0056369B" w:rsidRPr="00345206" w:rsidRDefault="0056369B" w:rsidP="00B879C4">
            <w:pPr>
              <w:ind w:right="-108"/>
              <w:rPr>
                <w:b/>
              </w:rPr>
            </w:pP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tabs>
                <w:tab w:val="left" w:pos="4712"/>
              </w:tabs>
              <w:ind w:right="-108"/>
            </w:pPr>
            <w:r w:rsidRPr="00345206">
              <w:t>Сочинение-отзыв  по репродукции картины Н.К. Рериха «Заморские гости».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Сочинение-описание по репродукции картины И.И.Левитана «Весна. Большая вода».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 xml:space="preserve">Подробное изложение  по  </w:t>
            </w:r>
            <w:r w:rsidRPr="00345206">
              <w:t>вопросам.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75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t>Сочинение-описание</w:t>
            </w:r>
            <w:r w:rsidRPr="00345206">
              <w:rPr>
                <w:b/>
              </w:rPr>
              <w:t xml:space="preserve"> </w:t>
            </w:r>
            <w:r w:rsidRPr="00345206">
              <w:t>по репродукции картины И.И. Шишкина «Рожь»</w:t>
            </w:r>
          </w:p>
        </w:tc>
        <w:tc>
          <w:tcPr>
            <w:tcW w:w="0" w:type="auto"/>
          </w:tcPr>
          <w:p w:rsidR="0056369B" w:rsidRPr="00345206" w:rsidRDefault="0056369B" w:rsidP="00B879C4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607"/>
        </w:trPr>
        <w:tc>
          <w:tcPr>
            <w:tcW w:w="0" w:type="auto"/>
          </w:tcPr>
          <w:p w:rsidR="0056369B" w:rsidRPr="00345206" w:rsidRDefault="0056369B" w:rsidP="00B879C4">
            <w:pPr>
              <w:ind w:right="-108"/>
            </w:pPr>
            <w:r w:rsidRPr="00345206">
              <w:rPr>
                <w:rStyle w:val="Zag11"/>
                <w:rFonts w:eastAsia="@Arial Unicode MS"/>
                <w:color w:val="auto"/>
              </w:rPr>
              <w:t xml:space="preserve">Подробное </w:t>
            </w:r>
            <w:r w:rsidRPr="00345206">
              <w:t xml:space="preserve"> </w:t>
            </w:r>
            <w:r w:rsidRPr="00345206">
              <w:rPr>
                <w:rStyle w:val="Zag11"/>
                <w:rFonts w:eastAsia="@Arial Unicode MS"/>
                <w:color w:val="auto"/>
              </w:rPr>
              <w:t>изложение  по цитатному плану.</w:t>
            </w:r>
          </w:p>
        </w:tc>
        <w:tc>
          <w:tcPr>
            <w:tcW w:w="0" w:type="auto"/>
          </w:tcPr>
          <w:p w:rsidR="0056369B" w:rsidRPr="00345206" w:rsidRDefault="0056369B" w:rsidP="007A1ACE">
            <w:pPr>
              <w:jc w:val="center"/>
            </w:pPr>
            <w:r w:rsidRPr="00345206">
              <w:t>1</w:t>
            </w:r>
          </w:p>
        </w:tc>
        <w:tc>
          <w:tcPr>
            <w:tcW w:w="0" w:type="auto"/>
            <w:vMerge/>
          </w:tcPr>
          <w:p w:rsidR="0056369B" w:rsidRPr="00345206" w:rsidRDefault="0056369B" w:rsidP="00B879C4"/>
        </w:tc>
      </w:tr>
      <w:tr w:rsidR="0056369B" w:rsidRPr="00345206">
        <w:trPr>
          <w:trHeight w:val="552"/>
        </w:trPr>
        <w:tc>
          <w:tcPr>
            <w:tcW w:w="0" w:type="auto"/>
            <w:gridSpan w:val="3"/>
          </w:tcPr>
          <w:p w:rsidR="0056369B" w:rsidRPr="00345206" w:rsidRDefault="0056369B" w:rsidP="00B879C4">
            <w:pPr>
              <w:ind w:right="-108"/>
              <w:rPr>
                <w:rFonts w:eastAsia="@Arial Unicode MS"/>
                <w:b/>
              </w:rPr>
            </w:pPr>
            <w:r w:rsidRPr="00345206">
              <w:rPr>
                <w:rStyle w:val="Zag11"/>
                <w:rFonts w:eastAsia="@Arial Unicode MS"/>
                <w:b/>
                <w:color w:val="auto"/>
              </w:rPr>
              <w:t xml:space="preserve">Всего : </w:t>
            </w:r>
            <w:r w:rsidRPr="00345206">
              <w:rPr>
                <w:b/>
              </w:rPr>
              <w:t>136 часов</w:t>
            </w:r>
          </w:p>
          <w:p w:rsidR="0056369B" w:rsidRPr="00345206" w:rsidRDefault="0056369B" w:rsidP="00B879C4"/>
        </w:tc>
      </w:tr>
    </w:tbl>
    <w:p w:rsidR="0056369B" w:rsidRPr="00345206" w:rsidRDefault="0056369B" w:rsidP="00B879C4"/>
    <w:p w:rsidR="0056369B" w:rsidRPr="00345206" w:rsidRDefault="0056369B" w:rsidP="00D26678">
      <w:pPr>
        <w:rPr>
          <w:b/>
        </w:rPr>
      </w:pPr>
    </w:p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D26678"/>
    <w:p w:rsidR="0056369B" w:rsidRPr="00345206" w:rsidRDefault="0056369B" w:rsidP="00AA3C10">
      <w:pPr>
        <w:ind w:hanging="47"/>
        <w:jc w:val="center"/>
        <w:rPr>
          <w:b/>
          <w:spacing w:val="-1"/>
          <w:sz w:val="28"/>
          <w:szCs w:val="28"/>
        </w:rPr>
      </w:pPr>
      <w:r w:rsidRPr="00345206">
        <w:rPr>
          <w:b/>
          <w:spacing w:val="-1"/>
          <w:sz w:val="28"/>
          <w:szCs w:val="28"/>
        </w:rPr>
        <w:t xml:space="preserve">Система оценки достижения планируемых результатов освоения предмета. </w:t>
      </w:r>
    </w:p>
    <w:p w:rsidR="0056369B" w:rsidRPr="00345206" w:rsidRDefault="0056369B" w:rsidP="00AA3C10">
      <w:pPr>
        <w:ind w:hanging="47"/>
        <w:rPr>
          <w:b/>
          <w:spacing w:val="-1"/>
          <w:sz w:val="28"/>
          <w:szCs w:val="28"/>
        </w:rPr>
      </w:pPr>
      <w:r w:rsidRPr="00345206">
        <w:rPr>
          <w:b/>
          <w:spacing w:val="-1"/>
          <w:sz w:val="28"/>
          <w:szCs w:val="28"/>
        </w:rPr>
        <w:t>Критерии оценивания</w:t>
      </w:r>
    </w:p>
    <w:p w:rsidR="0056369B" w:rsidRPr="00345206" w:rsidRDefault="0056369B" w:rsidP="00AA3C10">
      <w:pPr>
        <w:ind w:firstLine="709"/>
        <w:jc w:val="center"/>
        <w:rPr>
          <w:b/>
          <w:bCs/>
        </w:rPr>
      </w:pPr>
      <w:r w:rsidRPr="00345206">
        <w:rPr>
          <w:b/>
          <w:bCs/>
        </w:rPr>
        <w:t>ПРОВЕРКА И ОЦЕНКА ЗНАНИЙ  ПО РУССКОМУ ЯЗЫКУ.</w:t>
      </w:r>
    </w:p>
    <w:p w:rsidR="0056369B" w:rsidRPr="00345206" w:rsidRDefault="0056369B" w:rsidP="00AA3C10">
      <w:pPr>
        <w:ind w:firstLine="709"/>
        <w:rPr>
          <w:b/>
          <w:bCs/>
        </w:rPr>
      </w:pPr>
    </w:p>
    <w:p w:rsidR="0056369B" w:rsidRPr="00345206" w:rsidRDefault="0056369B" w:rsidP="00AA3C10">
      <w:pPr>
        <w:pStyle w:val="BodyTextIndent"/>
        <w:spacing w:after="0"/>
        <w:ind w:firstLine="709"/>
        <w:contextualSpacing/>
        <w:rPr>
          <w:b/>
          <w:bCs/>
          <w:u w:val="single"/>
        </w:rPr>
      </w:pPr>
      <w:r w:rsidRPr="00345206">
        <w:t> </w:t>
      </w:r>
      <w:r w:rsidRPr="00345206">
        <w:rPr>
          <w:b/>
          <w:bCs/>
          <w:u w:val="single"/>
        </w:rPr>
        <w:t xml:space="preserve">Рекомендации к текущей проверке в 1-ом классе 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t>В течение    учебного года осуществляется текущая проверка  знаний, умений, навыков. В период обучения грамоте она проводится посредством небольших работ, включающих в себя письмо под диктовку изученных строчных и прописных букв, отдельных слогов, слов простой структуры,  списывание слов и небольших по объему  предложений и рукописного, и печатного шрифтов.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t>В конце учебного года проводятся контрольные работы типа списывания с печатного шрифта и письмо под диктовку небольших по объему текстов. Подбираются тесты, в которых написание слова не расходится с произношением.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t>Объем диктантов и текстов для списывания должен быть следующим: в начале года составлять 5-7 строчных и прописных букв, 3-6 слогов, 3-6 слов или 1-2 предложения из 2-4 слов.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t xml:space="preserve">В 1-ом классе используется только </w:t>
      </w:r>
      <w:r w:rsidRPr="00345206">
        <w:rPr>
          <w:u w:val="single"/>
        </w:rPr>
        <w:t>словесная оценка</w:t>
      </w:r>
      <w:r w:rsidRPr="00345206">
        <w:t>, критериями которой является соответствие или несоответствие требованиям программы.</w:t>
      </w:r>
    </w:p>
    <w:p w:rsidR="0056369B" w:rsidRPr="00345206" w:rsidRDefault="0056369B" w:rsidP="00AA3C10">
      <w:pPr>
        <w:pStyle w:val="BodyTextIndent"/>
        <w:spacing w:after="0"/>
        <w:ind w:firstLine="709"/>
        <w:contextualSpacing/>
        <w:rPr>
          <w:bCs/>
          <w:u w:val="single"/>
        </w:rPr>
      </w:pPr>
      <w:r w:rsidRPr="00345206">
        <w:rPr>
          <w:bCs/>
        </w:rPr>
        <w:t> </w:t>
      </w:r>
      <w:r w:rsidRPr="00345206">
        <w:rPr>
          <w:bCs/>
          <w:u w:val="single"/>
        </w:rPr>
        <w:t xml:space="preserve"> Письмо. 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t>При  выявлении уровня развития умений и навыков  по письму необходимо учитывать развитие каллиграфических навыков; знаний и умений по орфографии, сформированность устной речи.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t>Общая продолжительность письма на уроке не должна превышать 5-7 минут, а длительность непрерывного письма 4-х минут.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t>В 1-ом классе в конце учебного года должны при проверке отслеживаться следующие требования: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объем словарного диктанта 8-9 слов, диктанта 19-20 слов, написание которых не расходится с произношением;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устно составлять 3-5 предложений на определенную тему;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записывать по памяти небольшой текст (1-2 предложения);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писать печатным и рукописным  шрифтом, соблюдая правила каллиграфии.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 xml:space="preserve">Высокому </w:t>
      </w:r>
      <w:r w:rsidRPr="00345206">
        <w:t>уровню развития навыка письма соответствует письмо с правильной каллиграфией. Допускается 1-2 негрубых недочета.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Среднему</w:t>
      </w:r>
      <w:r w:rsidRPr="00345206">
        <w:t xml:space="preserve"> уровню развития навыка соответствует письмо, если имеется 2-3 существенных недочета (несоблюдение наклона, равного расстояния между буквами, несоблюдение пропорций букв по высоте и ширине) и 1-2 негрубых недочета.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Низкому</w:t>
      </w:r>
      <w:r w:rsidRPr="00345206">
        <w:t xml:space="preserve"> уровню развития каллиграф навыка соответствует письмо, которое в целом, не соответствует многим из перечисленных выше требования, небрежное, неразборчивое, с помарками.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К числу негрубых недочетов относятся</w:t>
      </w:r>
      <w:r w:rsidRPr="00345206">
        <w:t>: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частичное искажение формы букв;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несоблюдение точных пропорций по высоте строчных и заглавных букв;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наличие неправильных соединений, искажающих форму букв;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выход за линию рабочей строки, недописывание до нее;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крупное и мелкое письмо;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отдельные случаи несоблюдения наклона, равного расстояния между буквами и словами.</w:t>
      </w:r>
    </w:p>
    <w:p w:rsidR="0056369B" w:rsidRPr="00345206" w:rsidRDefault="0056369B" w:rsidP="00AA3C10">
      <w:pPr>
        <w:pStyle w:val="BodyTextIndent"/>
        <w:spacing w:after="0"/>
        <w:ind w:left="360" w:firstLine="709"/>
        <w:contextualSpacing/>
        <w:rPr>
          <w:bCs/>
          <w:u w:val="single"/>
        </w:rPr>
      </w:pPr>
      <w:r w:rsidRPr="00345206">
        <w:rPr>
          <w:bCs/>
        </w:rPr>
        <w:t> </w:t>
      </w:r>
      <w:r w:rsidRPr="00345206">
        <w:rPr>
          <w:bCs/>
          <w:u w:val="single"/>
        </w:rPr>
        <w:t xml:space="preserve">Орфография 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Высокому уровню</w:t>
      </w:r>
      <w:r w:rsidRPr="00345206">
        <w:t xml:space="preserve"> развития навыков, умений по орфографии соответствует письмо без ошибок, как по текущему, так и предыдущему материалу.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Среднему уровню</w:t>
      </w:r>
      <w:r w:rsidRPr="00345206">
        <w:t xml:space="preserve"> развития ЗУН по орфографии соответствует письмо, при котором число ошибок не превышает 5 и работы не содержат более 5-7 недочетов.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Низкому уровню</w:t>
      </w:r>
      <w:r w:rsidRPr="00345206">
        <w:t xml:space="preserve"> развития ЗУН по орфографии соответствует письмо, в котором число ошибок и недочетов превышает указанное количество.</w:t>
      </w:r>
    </w:p>
    <w:p w:rsidR="0056369B" w:rsidRPr="00345206" w:rsidRDefault="0056369B" w:rsidP="00AA3C10">
      <w:pPr>
        <w:pStyle w:val="BodyTextIndent"/>
        <w:spacing w:after="0"/>
        <w:contextualSpacing/>
        <w:rPr>
          <w:bCs/>
          <w:u w:val="single"/>
        </w:rPr>
      </w:pPr>
      <w:r w:rsidRPr="00345206">
        <w:rPr>
          <w:bCs/>
          <w:u w:val="single"/>
        </w:rPr>
        <w:t xml:space="preserve">Устная речь </w:t>
      </w:r>
    </w:p>
    <w:p w:rsidR="0056369B" w:rsidRPr="00345206" w:rsidRDefault="0056369B" w:rsidP="00AA3C10">
      <w:pPr>
        <w:pStyle w:val="BodyTextIndent"/>
        <w:spacing w:after="0"/>
        <w:ind w:firstLine="709"/>
        <w:contextualSpacing/>
      </w:pPr>
      <w:r w:rsidRPr="00345206">
        <w:t>Критериями оценки  сформированности устной речи являются: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полнота и правильность ответа;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степень осознанности усвоения излагаемых знаний;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последовательность изложения;</w:t>
      </w:r>
    </w:p>
    <w:p w:rsidR="0056369B" w:rsidRPr="00345206" w:rsidRDefault="0056369B" w:rsidP="00AA3C10">
      <w:pPr>
        <w:pStyle w:val="BodyTextIndent"/>
        <w:tabs>
          <w:tab w:val="left" w:pos="720"/>
        </w:tabs>
        <w:spacing w:after="0"/>
        <w:ind w:left="720" w:firstLine="709"/>
        <w:contextualSpacing/>
      </w:pPr>
      <w:r w:rsidRPr="00345206">
        <w:t>-         культура речи.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Высокому уровню</w:t>
      </w:r>
      <w:r w:rsidRPr="00345206">
        <w:t xml:space="preserve"> соответствуют полные, правильные, связанные, последовательные ответы ученика без недочетов или допускается не более 1 неточности в речи.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Среднему уровню</w:t>
      </w:r>
      <w:r w:rsidRPr="00345206">
        <w:t xml:space="preserve"> соответствуют ответы, близкие к требованиям, удовлетворяющим для оценки высокого уровня, но ученик допускает неточности в речевом оформлении ответов.</w:t>
      </w:r>
    </w:p>
    <w:p w:rsidR="0056369B" w:rsidRPr="00345206" w:rsidRDefault="0056369B" w:rsidP="00AA3C10">
      <w:pPr>
        <w:pStyle w:val="BodyTextIndent"/>
        <w:spacing w:after="0"/>
        <w:contextualSpacing/>
      </w:pPr>
      <w:r w:rsidRPr="00345206">
        <w:rPr>
          <w:u w:val="single"/>
        </w:rPr>
        <w:t>Низкому уровню</w:t>
      </w:r>
      <w:r w:rsidRPr="00345206">
        <w:t xml:space="preserve"> соответствуют ответы, если ученик в целом обнаруживает понимание  излагаемого материала, но отвечает неполно, по наводящим вопросам, затрудняется самостоятельно подтвердить правило примерами, допускает ошибки в работе с текстом и анализе слов и предложений; излагает материал несвязно, допускает неточности в употреблении слов и построение словосочетаний  или предложений.</w:t>
      </w:r>
    </w:p>
    <w:p w:rsidR="0056369B" w:rsidRPr="00345206" w:rsidRDefault="0056369B" w:rsidP="00AA3C10">
      <w:pPr>
        <w:ind w:firstLine="709"/>
        <w:contextualSpacing/>
      </w:pPr>
      <w:r w:rsidRPr="00345206">
        <w:rPr>
          <w:b/>
        </w:rPr>
        <w:t>2-4 классы</w:t>
      </w:r>
      <w:r w:rsidRPr="00345206">
        <w:rPr>
          <w:b/>
        </w:rPr>
        <w:br/>
      </w:r>
      <w:r w:rsidRPr="00345206">
        <w:t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</w:t>
      </w:r>
      <w:r w:rsidRPr="00345206">
        <w:br/>
      </w:r>
      <w:r w:rsidRPr="00345206">
        <w:rPr>
          <w:bCs/>
        </w:rPr>
        <w:t xml:space="preserve">Диктант </w:t>
      </w:r>
      <w:r w:rsidRPr="00345206">
        <w:t xml:space="preserve">служит средством проверки орфографических и пунктуационных умений и навыков. </w:t>
      </w:r>
      <w:r w:rsidRPr="00345206">
        <w:br/>
      </w:r>
      <w:r w:rsidRPr="00345206">
        <w:rPr>
          <w:bCs/>
        </w:rPr>
        <w:t>Грамматический разбор</w:t>
      </w:r>
      <w:r w:rsidRPr="00345206"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  <w:r w:rsidRPr="00345206">
        <w:br/>
      </w:r>
      <w:r w:rsidRPr="00345206">
        <w:rPr>
          <w:bCs/>
        </w:rPr>
        <w:t>Контрольное списывание</w:t>
      </w:r>
      <w:r w:rsidRPr="00345206">
        <w:t>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  <w:r w:rsidRPr="00345206">
        <w:br/>
      </w:r>
      <w:r w:rsidRPr="00345206">
        <w:rPr>
          <w:bCs/>
        </w:rPr>
        <w:t xml:space="preserve">Изложение </w:t>
      </w:r>
      <w:r w:rsidRPr="00345206">
        <w:t>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  <w:r w:rsidRPr="00345206">
        <w:br/>
      </w:r>
      <w:r w:rsidRPr="00345206">
        <w:rPr>
          <w:bCs/>
        </w:rPr>
        <w:t xml:space="preserve">Тестовые задания </w:t>
      </w:r>
      <w:r w:rsidRPr="00345206">
        <w:t>- динамичная форма проверки, направленная на установление уровня сформированности умения использовать свои знания в нестандартных учебных ситуациях.</w:t>
      </w:r>
      <w:r w:rsidRPr="00345206">
        <w:br/>
      </w:r>
      <w:r w:rsidRPr="00345206">
        <w:rPr>
          <w:bCs/>
        </w:rPr>
        <w:t xml:space="preserve">Классификация ошибок и недочетов, влияющих на снижение оценки. </w:t>
      </w:r>
      <w:r w:rsidRPr="00345206">
        <w:br/>
      </w:r>
      <w:r w:rsidRPr="00345206">
        <w:rPr>
          <w:bCs/>
        </w:rPr>
        <w:t>Ошибки:</w:t>
      </w:r>
      <w:r w:rsidRPr="00345206">
        <w:rPr>
          <w:bCs/>
        </w:rPr>
        <w:br/>
      </w:r>
      <w:r w:rsidRPr="00345206">
        <w:t>- нарушение правил написания слов, включая грубые случаи пропуска, перестановки, замены, вставки лишних букв в словах;</w:t>
      </w:r>
      <w:r w:rsidRPr="00345206">
        <w:br/>
        <w:t>- 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  <w:r w:rsidRPr="00345206">
        <w:br/>
        <w:t>- отсутствие изученных знаков препинания в тексте (в конце предложения и заглавной буквы в начале предложения);</w:t>
      </w:r>
      <w:r w:rsidRPr="00345206">
        <w:br/>
        <w:t>- наличие ошибок на изученные правила по орфографии; ошибки на одно и то же правило, допущенные в разных словах, считаются как две ошибки;</w:t>
      </w:r>
      <w:r w:rsidRPr="00345206">
        <w:br/>
        <w:t>- существенные отступления от авторского текста при написании изложения, искажающие смысл произведения;</w:t>
      </w:r>
      <w:r w:rsidRPr="00345206">
        <w:br/>
        <w:t>- отсутствие главной части изложения, пропуск важных событий, отраженных в авторском тексте;</w:t>
      </w:r>
      <w:r w:rsidRPr="00345206">
        <w:br/>
        <w:t>- употребление слов в не свойственном им значении (в изложении).</w:t>
      </w:r>
      <w:r w:rsidRPr="00345206">
        <w:br/>
      </w:r>
      <w:r w:rsidRPr="00345206">
        <w:rPr>
          <w:bCs/>
        </w:rPr>
        <w:t xml:space="preserve">За одну ошибку в диктанте считаются: </w:t>
      </w:r>
      <w:r w:rsidRPr="00345206">
        <w:rPr>
          <w:bCs/>
        </w:rPr>
        <w:br/>
      </w:r>
      <w:r w:rsidRPr="00345206">
        <w:t xml:space="preserve">а) два исправления; </w:t>
      </w:r>
      <w:r w:rsidRPr="00345206">
        <w:br/>
        <w:t xml:space="preserve">б) две пунктуационные ошибки; </w:t>
      </w:r>
      <w:r w:rsidRPr="00345206">
        <w:br/>
        <w:t xml:space="preserve">в) повторение ошибок в одном и том же слове, например, в слове ножи дважды написано в конце ы, </w:t>
      </w:r>
      <w:r w:rsidRPr="00345206">
        <w:br/>
        <w:t>г) две негрубые ошибки.</w:t>
      </w:r>
      <w:r w:rsidRPr="00345206">
        <w:br/>
      </w:r>
      <w:r w:rsidRPr="00345206">
        <w:rPr>
          <w:bCs/>
        </w:rPr>
        <w:t xml:space="preserve">Негрубыми считаются следующие ошибки: </w:t>
      </w:r>
      <w:r w:rsidRPr="00345206">
        <w:rPr>
          <w:bCs/>
        </w:rPr>
        <w:br/>
      </w:r>
      <w:r w:rsidRPr="00345206">
        <w:t xml:space="preserve">а) повторение одной и той же буквы в слове (например, каартофель); </w:t>
      </w:r>
      <w:r w:rsidRPr="00345206">
        <w:br/>
        <w:t>б) при переносе слова, одна часть которого написана на одной стороне, а вторая опущена;</w:t>
      </w:r>
      <w:r w:rsidRPr="00345206">
        <w:br/>
        <w:t xml:space="preserve">в) дважды написано одно и то же слово в предложении; </w:t>
      </w:r>
      <w:r w:rsidRPr="00345206">
        <w:br/>
        <w:t>г) недописанное слово.</w:t>
      </w:r>
      <w:r w:rsidRPr="00345206">
        <w:br/>
      </w:r>
      <w:r w:rsidRPr="00345206">
        <w:rPr>
          <w:bCs/>
        </w:rPr>
        <w:t>Недочеты:</w:t>
      </w:r>
      <w:r w:rsidRPr="00345206">
        <w:rPr>
          <w:bCs/>
        </w:rPr>
        <w:br/>
      </w:r>
      <w:r w:rsidRPr="00345206">
        <w:t>- отсутствие знаков препинания в конце предложений, если следующее предложение написано с большой буквы;</w:t>
      </w:r>
      <w:r w:rsidRPr="00345206">
        <w:br/>
        <w:t>- отсутствие красной строки;</w:t>
      </w:r>
      <w:r w:rsidRPr="00345206">
        <w:br/>
        <w:t>- незначительные нарушения логики событий авторского текста при написании изложения.</w:t>
      </w:r>
      <w:r w:rsidRPr="00345206">
        <w:br/>
      </w:r>
      <w:r w:rsidRPr="00345206">
        <w:rPr>
          <w:bCs/>
        </w:rPr>
        <w:t>За ошибку в диктанте не считают:</w:t>
      </w:r>
      <w:r w:rsidRPr="00345206">
        <w:br/>
        <w:t>а) ошибки на те разделы орфографии и пунктуации, которые ни в данном, ни в предшествующих классах не изучались;</w:t>
      </w:r>
      <w:r w:rsidRPr="00345206">
        <w:br/>
        <w:t>в) единичный случай замены одного слова другим без искажения смысла.</w:t>
      </w:r>
      <w:r w:rsidRPr="00345206">
        <w:br/>
      </w:r>
      <w:r w:rsidRPr="00345206">
        <w:br/>
        <w:t>Снижение отметки за общее впечатление от работы допускается в случаях, указанных выше.</w:t>
      </w:r>
      <w:r w:rsidRPr="00345206">
        <w:br/>
        <w:t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  <w:r w:rsidRPr="00345206">
        <w:br/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 </w:t>
      </w:r>
      <w:r w:rsidRPr="00345206">
        <w:br/>
      </w:r>
      <w:r w:rsidRPr="00345206">
        <w:br/>
      </w:r>
      <w:r w:rsidRPr="00345206">
        <w:rPr>
          <w:bCs/>
        </w:rPr>
        <w:t>Организация и проведение диктанта.</w:t>
      </w:r>
      <w:r w:rsidRPr="00345206">
        <w:br/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</w:t>
      </w:r>
      <w:r w:rsidRPr="00345206">
        <w:br/>
        <w:t>После записи всего текста учитель читает диктант целиком, делая небольшие паузы после каждого предложения.</w:t>
      </w:r>
      <w:r w:rsidRPr="00345206">
        <w:br/>
        <w:t>Для проверки выполнения грамматических разборов используются контрольные работы, в содержание которых вводится 2 - 3 вида грамматического разбора.</w:t>
      </w:r>
      <w:r w:rsidRPr="00345206">
        <w:br/>
        <w:t>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  <w:r w:rsidRPr="00345206">
        <w:br/>
        <w:t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</w:t>
      </w:r>
      <w:r w:rsidRPr="00345206">
        <w:br/>
        <w:t>На проведение контрольных работ, включающих грамматические задания, отводится 35-40 минут, в 1-м классе - не более 35 минут.</w:t>
      </w:r>
      <w:r w:rsidRPr="00345206">
        <w:br/>
      </w:r>
      <w:r w:rsidRPr="00345206">
        <w:rPr>
          <w:bCs/>
        </w:rPr>
        <w:t>Оценка "5"</w:t>
      </w:r>
      <w:r w:rsidRPr="00345206">
        <w:t xml:space="preserve"> ставится за диктант, в котором нет ошибок и исправлений, работа написана аккуратно в соответствии с требованиями каллиграфии (соблюдение правильного начертания букв, наклона, их одинаковой высоты, ширины и др.).</w:t>
      </w:r>
      <w:r w:rsidRPr="00345206">
        <w:br/>
        <w:t>В 4-м классе допускается выставление отличной отметки при одном исправлении графического характера.</w:t>
      </w:r>
      <w:r w:rsidRPr="00345206">
        <w:br/>
        <w:t>Оценка "4" ставится за диктант, в котором допущено не более двух ошибок; работа выполнена чисто, но допущены небольшие отклонения от каллиграфических норм.</w:t>
      </w:r>
      <w:r w:rsidRPr="00345206">
        <w:br/>
        <w:t>Оценка "3" ставится за диктант, если допущено 3-5 ошибок; работа выполнена небрежно, имеются существенные отклонения от норм каллиграфии.</w:t>
      </w:r>
      <w:r w:rsidRPr="00345206">
        <w:br/>
        <w:t>Оценка "2" ставится за диктант, в котором более 5 и более ошибок; работа написана неряшливо.</w:t>
      </w:r>
      <w:r w:rsidRPr="00345206">
        <w:br/>
      </w: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</w:pPr>
    </w:p>
    <w:p w:rsidR="0056369B" w:rsidRPr="00345206" w:rsidRDefault="0056369B" w:rsidP="00AA3C10">
      <w:pPr>
        <w:ind w:firstLine="709"/>
        <w:contextualSpacing/>
        <w:rPr>
          <w:bCs/>
        </w:rPr>
      </w:pPr>
      <w:r w:rsidRPr="00345206">
        <w:rPr>
          <w:bCs/>
        </w:rPr>
        <w:t>При оценке текущих и итоговых проверочных письменных работ учащихся, представляющих собой спсывание текста (с учебника, доски и т.д.), применяются следующие нормы оценки:</w:t>
      </w:r>
    </w:p>
    <w:p w:rsidR="0056369B" w:rsidRPr="00345206" w:rsidRDefault="0056369B" w:rsidP="00AA3C10">
      <w:pPr>
        <w:ind w:firstLine="709"/>
        <w:contextualSpacing/>
      </w:pPr>
      <w:r w:rsidRPr="00345206">
        <w:t>Оценки</w:t>
      </w:r>
    </w:p>
    <w:p w:rsidR="0056369B" w:rsidRPr="00345206" w:rsidRDefault="0056369B" w:rsidP="00AA3C10">
      <w:pPr>
        <w:ind w:firstLine="709"/>
        <w:contextualSpacing/>
      </w:pPr>
      <w:r w:rsidRPr="00345206">
        <w:t>Допустимое количество орфографических и пунктуационных ошибок при которых выставляются оценки</w:t>
      </w:r>
    </w:p>
    <w:tbl>
      <w:tblPr>
        <w:tblW w:w="0" w:type="auto"/>
        <w:tblCellSpacing w:w="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120"/>
        <w:gridCol w:w="2982"/>
        <w:gridCol w:w="2782"/>
        <w:gridCol w:w="2782"/>
        <w:gridCol w:w="2782"/>
        <w:gridCol w:w="864"/>
      </w:tblGrid>
      <w:tr w:rsidR="0056369B" w:rsidRPr="00345206" w:rsidTr="00837E07">
        <w:trPr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contextualSpacing/>
            </w:pPr>
            <w:r w:rsidRPr="00345206">
              <w:t>Оценки</w:t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contextualSpacing/>
            </w:pPr>
            <w:r w:rsidRPr="00345206">
              <w:t>Допустимое количество орфографических и пунктуационных ошибок при которых выставляются оценки</w:t>
            </w:r>
          </w:p>
        </w:tc>
      </w:tr>
      <w:tr w:rsidR="0056369B" w:rsidRPr="00345206" w:rsidTr="00837E07">
        <w:trPr>
          <w:tblCellSpacing w:w="15" w:type="dxa"/>
        </w:trPr>
        <w:tc>
          <w:tcPr>
            <w:tcW w:w="0" w:type="auto"/>
            <w:vMerge/>
            <w:vAlign w:val="center"/>
          </w:tcPr>
          <w:p w:rsidR="0056369B" w:rsidRPr="00345206" w:rsidRDefault="0056369B" w:rsidP="00837E07">
            <w:pPr>
              <w:ind w:firstLine="709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1 класс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2 класс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3 класс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4 класс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 </w:t>
            </w:r>
          </w:p>
        </w:tc>
      </w:tr>
      <w:tr w:rsidR="0056369B" w:rsidRPr="00345206" w:rsidTr="00837E0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"5"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1 исправление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 </w:t>
            </w:r>
          </w:p>
        </w:tc>
      </w:tr>
      <w:tr w:rsidR="0056369B" w:rsidRPr="00345206" w:rsidTr="00837E0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"4"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1-2 ошибки и 1 исправление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1 ошибка и 1 исправление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1 ошибка и 1 исправление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1 ошибка и 1 исправление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 </w:t>
            </w:r>
          </w:p>
        </w:tc>
      </w:tr>
      <w:tr w:rsidR="0056369B" w:rsidRPr="00345206" w:rsidTr="00837E0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"3"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3 ошибки и 1 исправление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2 ошибки и 1 исправление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2 ошибки и 1 исправление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2 ошибки и 1 исправление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 </w:t>
            </w:r>
          </w:p>
        </w:tc>
      </w:tr>
      <w:tr w:rsidR="0056369B" w:rsidRPr="00345206" w:rsidTr="00837E0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"2"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4 ошибки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3 ошибки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 xml:space="preserve">3 ошибки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r w:rsidRPr="00345206">
              <w:t>3 ошибки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69B" w:rsidRPr="00345206" w:rsidRDefault="0056369B" w:rsidP="00837E07">
            <w:pPr>
              <w:ind w:firstLine="709"/>
            </w:pPr>
            <w:r w:rsidRPr="00345206">
              <w:t> </w:t>
            </w:r>
          </w:p>
        </w:tc>
      </w:tr>
    </w:tbl>
    <w:p w:rsidR="0056369B" w:rsidRPr="00345206" w:rsidRDefault="0056369B" w:rsidP="00AA3C10">
      <w:pPr>
        <w:ind w:firstLine="709"/>
      </w:pPr>
      <w:r w:rsidRPr="00345206">
        <w:t> </w:t>
      </w:r>
      <w:r w:rsidRPr="00345206">
        <w:rPr>
          <w:bCs/>
        </w:rPr>
        <w:t>При оценке выполнения грамматического задания рекомендуется руководствоваться следующим:</w:t>
      </w:r>
      <w:r w:rsidRPr="00345206">
        <w:t xml:space="preserve"> </w:t>
      </w:r>
      <w:r w:rsidRPr="00345206">
        <w:br/>
        <w:t>главными критериями оценки являются обнаруженное учеником усвоение правил и определений;</w:t>
      </w:r>
      <w:r w:rsidRPr="00345206">
        <w:br/>
        <w:t>умение самостоятельно применять их на письме и при языковом анализе;</w:t>
      </w:r>
      <w:r w:rsidRPr="00345206">
        <w:br/>
        <w:t>умение приводить свои примеры на данное правило или определение.</w:t>
      </w:r>
      <w:r w:rsidRPr="00345206">
        <w:br/>
      </w:r>
      <w:r w:rsidRPr="00345206">
        <w:rPr>
          <w:bCs/>
        </w:rPr>
        <w:t>Оценка "5"</w:t>
      </w:r>
      <w:r w:rsidRPr="00345206">
        <w:t xml:space="preserve"> ставится, если все задания выполнены безошибочно, ученик обнаруживает осознанное усвоение понятий, определений, правил и умение самостоятельно применять знания при выполнении работы.</w:t>
      </w:r>
      <w:r w:rsidRPr="00345206">
        <w:br/>
      </w:r>
      <w:r w:rsidRPr="00345206">
        <w:rPr>
          <w:bCs/>
        </w:rPr>
        <w:t>Оценка "4"</w:t>
      </w:r>
      <w:r w:rsidRPr="00345206">
        <w:t xml:space="preserve"> ставится, если ученик обнаруживает осознанное усвоение правил и определений, умеет применять знания в ходе разбора слов и предложений, правильно выполнил не менее 3/4 заданий (если допущено 1 - 2 ошибки).</w:t>
      </w:r>
      <w:r w:rsidRPr="00345206">
        <w:br/>
      </w:r>
      <w:r w:rsidRPr="00345206">
        <w:rPr>
          <w:bCs/>
        </w:rPr>
        <w:t>Оценка "3"</w:t>
      </w:r>
      <w:r w:rsidRPr="00345206">
        <w:t xml:space="preserve"> ставится, если ученик обнаруживает усвоение определений части изученного материала, в работе правильно выполнил не менее половины заданий (если допущено 3 - 4 ошибки).</w:t>
      </w:r>
      <w:r w:rsidRPr="00345206">
        <w:br/>
      </w:r>
      <w:r w:rsidRPr="00345206">
        <w:rPr>
          <w:bCs/>
        </w:rPr>
        <w:t>Оценка "2"</w:t>
      </w:r>
      <w:r w:rsidRPr="00345206">
        <w:t xml:space="preserve"> ставится, если ученик обнаруживает плохое знание учебного материала, не справляется с большинством грамматических заданий (если допущено 5 и более ошибок) .</w:t>
      </w:r>
      <w:r w:rsidRPr="00345206">
        <w:br/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</w:t>
      </w:r>
      <w:r w:rsidRPr="00345206">
        <w:br/>
        <w:t xml:space="preserve">Объем текстов изложений должен примерно на 15-20 слов больше объема текстов диктантов. </w:t>
      </w:r>
      <w:r w:rsidRPr="00345206">
        <w:br/>
        <w:t>В 4 классе вводятся элементы описания и рассуждения. При выборе тем сочинений необходимо учитывать их связь с жизнью, близость опыту и интересам детей, доступность содержания, посильность построения текста и его речевого оформления.</w:t>
      </w:r>
      <w:r w:rsidRPr="00345206">
        <w:br/>
        <w:t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При проверке изложений и сочинений выводится 2 оценки: за содержание и грамотность.</w:t>
      </w:r>
      <w:r w:rsidRPr="00345206">
        <w:br/>
      </w:r>
      <w:r w:rsidRPr="00345206">
        <w:rPr>
          <w:bCs/>
        </w:rPr>
        <w:t>Оценка "5"</w:t>
      </w:r>
      <w:r w:rsidRPr="00345206">
        <w:t xml:space="preserve">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</w:t>
      </w:r>
      <w:r w:rsidRPr="00345206">
        <w:br/>
      </w:r>
      <w:r w:rsidRPr="00345206">
        <w:rPr>
          <w:bCs/>
        </w:rPr>
        <w:t>Оценка "4"</w:t>
      </w:r>
      <w:r w:rsidRPr="00345206">
        <w:t xml:space="preserve">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</w:t>
      </w:r>
      <w:r w:rsidRPr="00345206">
        <w:br/>
      </w:r>
      <w:r w:rsidRPr="00345206">
        <w:rPr>
          <w:bCs/>
        </w:rPr>
        <w:t>Оценка "3"</w:t>
      </w:r>
      <w:r w:rsidRPr="00345206">
        <w:t xml:space="preserve">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</w:t>
      </w:r>
      <w:r w:rsidRPr="00345206">
        <w:br/>
      </w:r>
      <w:r w:rsidRPr="00345206">
        <w:rPr>
          <w:bCs/>
        </w:rPr>
        <w:t>Оценка "2"</w:t>
      </w:r>
      <w:r w:rsidRPr="00345206">
        <w:t xml:space="preserve">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</w:t>
      </w:r>
      <w:r w:rsidRPr="00345206">
        <w:br/>
        <w:t>Учитывая, что изложения и сочинения в начальных классах носят обучающий характер,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</w:t>
      </w:r>
    </w:p>
    <w:p w:rsidR="0056369B" w:rsidRPr="00345206" w:rsidRDefault="0056369B" w:rsidP="00AA3C10">
      <w:pPr>
        <w:ind w:firstLine="709"/>
        <w:jc w:val="center"/>
        <w:rPr>
          <w:b/>
          <w:bCs/>
          <w:sz w:val="28"/>
          <w:szCs w:val="28"/>
        </w:rPr>
      </w:pPr>
    </w:p>
    <w:p w:rsidR="0056369B" w:rsidRPr="00345206" w:rsidRDefault="0056369B" w:rsidP="00AA3C10">
      <w:pPr>
        <w:ind w:firstLine="709"/>
        <w:jc w:val="center"/>
        <w:rPr>
          <w:b/>
          <w:sz w:val="28"/>
          <w:szCs w:val="28"/>
        </w:rPr>
      </w:pPr>
      <w:r w:rsidRPr="00345206">
        <w:rPr>
          <w:b/>
          <w:bCs/>
          <w:sz w:val="28"/>
          <w:szCs w:val="28"/>
        </w:rPr>
        <w:t>Критерии оценки работ творческого характера.</w:t>
      </w:r>
    </w:p>
    <w:p w:rsidR="0056369B" w:rsidRPr="00345206" w:rsidRDefault="0056369B" w:rsidP="00AA3C10">
      <w:pPr>
        <w:pStyle w:val="BodyTextIndent2"/>
        <w:spacing w:after="0" w:line="240" w:lineRule="auto"/>
        <w:ind w:left="0" w:firstLine="709"/>
        <w:contextualSpacing/>
      </w:pPr>
      <w:r w:rsidRPr="00345206">
        <w:tab/>
        <w:t>К работам творческого характера относятся изложения, сочинения, рассказы по картинкам, личному опыту и т.д. на начальной  ступени школы все творческие работы носят обучающий характер, поэтому отрицательная оценка за них не  выставляются и в классный журнал не заносится.</w:t>
      </w:r>
    </w:p>
    <w:p w:rsidR="0056369B" w:rsidRPr="00345206" w:rsidRDefault="0056369B" w:rsidP="00AA3C10">
      <w:pPr>
        <w:pStyle w:val="BodyTextIndent2"/>
        <w:spacing w:after="0" w:line="240" w:lineRule="auto"/>
        <w:ind w:left="0" w:firstLine="709"/>
        <w:contextualSpacing/>
      </w:pPr>
      <w:r w:rsidRPr="00345206">
        <w:tab/>
        <w:t>Во втором и третьем классах за обучающие изложения и сочинения выставляется одна отметка – за содержание.</w:t>
      </w:r>
    </w:p>
    <w:p w:rsidR="0056369B" w:rsidRPr="00345206" w:rsidRDefault="0056369B" w:rsidP="00AA3C10">
      <w:pPr>
        <w:pStyle w:val="BodyTextIndent2"/>
        <w:spacing w:after="0" w:line="240" w:lineRule="auto"/>
        <w:ind w:left="0" w:firstLine="709"/>
        <w:contextualSpacing/>
      </w:pPr>
      <w:r w:rsidRPr="00345206">
        <w:tab/>
        <w:t xml:space="preserve">В третьем классе проводится 1 контрольное изложение за учебный год, в четвертом – 2 контрольных изложения за год. Оценки за контрольные изложения выставляются через дробную черту – за содержание и грамматику. В четвертом классе за обучающие и контрольные изложения в журнал выставляются обе оценки: через дробь в одну клетку.   </w:t>
      </w:r>
    </w:p>
    <w:p w:rsidR="0056369B" w:rsidRPr="00345206" w:rsidRDefault="0056369B" w:rsidP="00AA3C10">
      <w:pPr>
        <w:pStyle w:val="BodyTextIndent2"/>
        <w:spacing w:after="0" w:line="240" w:lineRule="auto"/>
        <w:ind w:left="0" w:firstLine="709"/>
        <w:contextualSpacing/>
      </w:pPr>
      <w:r w:rsidRPr="00345206">
        <w:rPr>
          <w:bCs/>
        </w:rPr>
        <w:t xml:space="preserve">Нормы оценки работ творческого характера. </w:t>
      </w:r>
    </w:p>
    <w:p w:rsidR="0056369B" w:rsidRPr="00345206" w:rsidRDefault="0056369B" w:rsidP="00AA3C10">
      <w:pPr>
        <w:pStyle w:val="BodyTextIndent2"/>
        <w:spacing w:after="0" w:line="240" w:lineRule="auto"/>
        <w:ind w:left="0" w:firstLine="709"/>
        <w:contextualSpacing/>
      </w:pPr>
      <w:r w:rsidRPr="00345206">
        <w:rPr>
          <w:bCs/>
        </w:rPr>
        <w:t xml:space="preserve">  </w:t>
      </w:r>
      <w:r w:rsidRPr="00345206">
        <w:tab/>
        <w:t>За содержание:</w:t>
      </w:r>
    </w:p>
    <w:p w:rsidR="0056369B" w:rsidRPr="00345206" w:rsidRDefault="0056369B" w:rsidP="00AA3C10">
      <w:pPr>
        <w:pStyle w:val="BodyTextIndent2"/>
        <w:tabs>
          <w:tab w:val="num" w:pos="0"/>
        </w:tabs>
        <w:spacing w:after="0" w:line="240" w:lineRule="auto"/>
        <w:ind w:left="0" w:firstLine="709"/>
        <w:contextualSpacing/>
      </w:pPr>
      <w:r w:rsidRPr="00345206">
        <w:t>-         оценка «5» ставится за последовательное и правильное воспроизведение авторского текста (изложение), логически оправданное раскрытие темы, отсутствие фактических ошибок, богатство словаря, правильное  речевое оформление. Допустимо не более одной речевой неточности;</w:t>
      </w:r>
    </w:p>
    <w:p w:rsidR="0056369B" w:rsidRPr="00345206" w:rsidRDefault="0056369B" w:rsidP="00AA3C10">
      <w:pPr>
        <w:pStyle w:val="BodyTextIndent2"/>
        <w:tabs>
          <w:tab w:val="num" w:pos="0"/>
        </w:tabs>
        <w:spacing w:after="0" w:line="240" w:lineRule="auto"/>
        <w:ind w:left="0" w:firstLine="709"/>
        <w:contextualSpacing/>
      </w:pPr>
      <w:r w:rsidRPr="00345206">
        <w:t>-         оценка «4» ставится за правильную и достаточно полную информацию по авторскому тексту (изложение). Тема раскрыта, но имеются незначительные нарушения в последовательности изложения мыслей, отдельные фактические и речевые неточности. Допустимо не  более трех речевых недочетов в содержании и построении текста;</w:t>
      </w:r>
    </w:p>
    <w:p w:rsidR="0056369B" w:rsidRPr="00345206" w:rsidRDefault="0056369B" w:rsidP="00AA3C10">
      <w:pPr>
        <w:pStyle w:val="BodyTextIndent2"/>
        <w:tabs>
          <w:tab w:val="num" w:pos="0"/>
        </w:tabs>
        <w:spacing w:after="0" w:line="240" w:lineRule="auto"/>
        <w:ind w:left="0" w:firstLine="709"/>
        <w:contextualSpacing/>
      </w:pPr>
      <w:r w:rsidRPr="00345206">
        <w:t>-         оценка «3» ставится за некоторые отклонения от авторского (исходного) текста (изложение), отклонение  от темы (в основном она достоверна, но допущены отдельные нарушения в последовательности изложения мыслей, в построении двух-трех предложений), бедность словаря, речевые неточности. Допустим не более пяти недочетов речи в содержании и построении текста;</w:t>
      </w:r>
    </w:p>
    <w:p w:rsidR="0056369B" w:rsidRPr="00345206" w:rsidRDefault="0056369B" w:rsidP="00AA3C10">
      <w:pPr>
        <w:pStyle w:val="BodyTextIndent2"/>
        <w:tabs>
          <w:tab w:val="num" w:pos="0"/>
        </w:tabs>
        <w:spacing w:after="0" w:line="240" w:lineRule="auto"/>
        <w:ind w:left="0" w:firstLine="709"/>
        <w:contextualSpacing/>
      </w:pPr>
      <w:r w:rsidRPr="00345206">
        <w:t>-         оценкам «2» ставится за несоответствие работы теме, значительные отступления от авторского текста, большое количество неточностей фактического характера, нарушение последовательности изложения мыслей, отсутствие связи между частями текста, бедность словаря. В целом в работе  допущено более шести речевых недочетов и ошибок в содержании и построении текста.</w:t>
      </w:r>
    </w:p>
    <w:p w:rsidR="0056369B" w:rsidRPr="00345206" w:rsidRDefault="0056369B" w:rsidP="00AA3C10">
      <w:pPr>
        <w:pStyle w:val="BodyTextIndent2"/>
        <w:spacing w:after="0" w:line="240" w:lineRule="auto"/>
        <w:ind w:left="0" w:firstLine="709"/>
        <w:contextualSpacing/>
      </w:pPr>
      <w:r w:rsidRPr="00345206">
        <w:t>За грамотность:</w:t>
      </w:r>
    </w:p>
    <w:p w:rsidR="0056369B" w:rsidRPr="00345206" w:rsidRDefault="0056369B" w:rsidP="00AA3C10">
      <w:pPr>
        <w:pStyle w:val="BodyTextIndent2"/>
        <w:tabs>
          <w:tab w:val="num" w:pos="720"/>
        </w:tabs>
        <w:spacing w:after="0" w:line="240" w:lineRule="auto"/>
        <w:ind w:left="0" w:firstLine="709"/>
        <w:contextualSpacing/>
      </w:pPr>
      <w:r w:rsidRPr="00345206">
        <w:t>-         оценка «5»: отсутствие орфографических и пунктуационных ошибок, допустимо одно-два исправления;</w:t>
      </w:r>
    </w:p>
    <w:p w:rsidR="0056369B" w:rsidRPr="00345206" w:rsidRDefault="0056369B" w:rsidP="00AA3C10">
      <w:pPr>
        <w:pStyle w:val="BodyTextIndent2"/>
        <w:tabs>
          <w:tab w:val="num" w:pos="720"/>
        </w:tabs>
        <w:spacing w:after="0" w:line="240" w:lineRule="auto"/>
        <w:ind w:left="0" w:firstLine="709"/>
        <w:contextualSpacing/>
      </w:pPr>
      <w:r w:rsidRPr="00345206">
        <w:t>-         оценка «4»: не более двух орфографических и одной пунктуационной ошибки, одно – два исправления;</w:t>
      </w:r>
    </w:p>
    <w:p w:rsidR="0056369B" w:rsidRPr="00345206" w:rsidRDefault="0056369B" w:rsidP="00AA3C10">
      <w:pPr>
        <w:pStyle w:val="BodyTextIndent2"/>
        <w:tabs>
          <w:tab w:val="num" w:pos="720"/>
        </w:tabs>
        <w:spacing w:after="0" w:line="240" w:lineRule="auto"/>
        <w:ind w:left="0" w:firstLine="709"/>
        <w:contextualSpacing/>
      </w:pPr>
      <w:r w:rsidRPr="00345206">
        <w:t>-         оценка «3»: три-пять орфографических ошибок, одна-две пунктуационные, одно – два исправления;</w:t>
      </w:r>
    </w:p>
    <w:p w:rsidR="0056369B" w:rsidRPr="00345206" w:rsidRDefault="0056369B" w:rsidP="00AA3C10">
      <w:pPr>
        <w:pStyle w:val="BodyTextIndent2"/>
        <w:tabs>
          <w:tab w:val="num" w:pos="720"/>
        </w:tabs>
        <w:spacing w:after="0" w:line="240" w:lineRule="auto"/>
        <w:ind w:left="0" w:firstLine="709"/>
        <w:contextualSpacing/>
      </w:pPr>
      <w:r w:rsidRPr="00345206">
        <w:t>-         оценка «2»: шесть и более орфографических ошибок, три-четыре пунктуационных, три-четыре исправления.</w:t>
      </w:r>
    </w:p>
    <w:p w:rsidR="0056369B" w:rsidRPr="00345206" w:rsidRDefault="0056369B" w:rsidP="00AA3C10">
      <w:pPr>
        <w:ind w:firstLine="709"/>
        <w:contextualSpacing/>
      </w:pPr>
      <w:r w:rsidRPr="00345206"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</w:t>
      </w:r>
      <w:r w:rsidRPr="00345206">
        <w:br/>
        <w:t>Объем словарных диктантов:</w:t>
      </w:r>
      <w:r w:rsidRPr="00345206">
        <w:br/>
        <w:t>2 класс 8 - 10 слов,</w:t>
      </w:r>
      <w:r w:rsidRPr="00345206">
        <w:br/>
        <w:t>3 класс 10 - 12слов,</w:t>
      </w:r>
      <w:r w:rsidRPr="00345206">
        <w:br/>
        <w:t>4 класс 12 -15 слов.</w:t>
      </w:r>
      <w:r w:rsidRPr="00345206">
        <w:br/>
        <w:t>Оценивание словарных диктантов:</w:t>
      </w:r>
      <w:r w:rsidRPr="00345206">
        <w:br/>
      </w:r>
      <w:r w:rsidRPr="00345206">
        <w:rPr>
          <w:bCs/>
        </w:rPr>
        <w:t>Оценка "5"</w:t>
      </w:r>
      <w:r w:rsidRPr="00345206">
        <w:t xml:space="preserve"> ставится за безошибочное выполнение работы;</w:t>
      </w:r>
      <w:r w:rsidRPr="00345206">
        <w:br/>
      </w:r>
      <w:r w:rsidRPr="00345206">
        <w:rPr>
          <w:bCs/>
        </w:rPr>
        <w:t>Оценка "4"</w:t>
      </w:r>
      <w:r w:rsidRPr="00345206">
        <w:t xml:space="preserve"> ставится, если допущена 1 ошибка, 1 исправление;</w:t>
      </w:r>
      <w:r w:rsidRPr="00345206">
        <w:br/>
      </w:r>
      <w:r w:rsidRPr="00345206">
        <w:rPr>
          <w:bCs/>
        </w:rPr>
        <w:t>Оценка "3"</w:t>
      </w:r>
      <w:r w:rsidRPr="00345206">
        <w:t xml:space="preserve"> ставится, если допущено 2 ошибки, 1 исправление;</w:t>
      </w:r>
      <w:r w:rsidRPr="00345206">
        <w:br/>
      </w:r>
      <w:r w:rsidRPr="00345206">
        <w:rPr>
          <w:bCs/>
        </w:rPr>
        <w:t>Оценка "2"</w:t>
      </w:r>
      <w:r w:rsidRPr="00345206">
        <w:t xml:space="preserve"> ставится, если допущено 3 - 5 ошибок.</w:t>
      </w:r>
    </w:p>
    <w:p w:rsidR="0056369B" w:rsidRPr="00345206" w:rsidRDefault="0056369B" w:rsidP="00AA3C10">
      <w:pPr>
        <w:ind w:hanging="47"/>
        <w:rPr>
          <w:spacing w:val="-1"/>
          <w:sz w:val="28"/>
          <w:szCs w:val="28"/>
        </w:rPr>
      </w:pPr>
    </w:p>
    <w:p w:rsidR="0056369B" w:rsidRPr="00345206" w:rsidRDefault="0056369B" w:rsidP="00AA3C10">
      <w:pPr>
        <w:ind w:hanging="47"/>
        <w:rPr>
          <w:spacing w:val="-1"/>
          <w:sz w:val="28"/>
          <w:szCs w:val="28"/>
        </w:rPr>
      </w:pPr>
    </w:p>
    <w:p w:rsidR="0056369B" w:rsidRPr="00345206" w:rsidRDefault="0056369B" w:rsidP="00AA3C10">
      <w:pPr>
        <w:ind w:hanging="47"/>
        <w:rPr>
          <w:spacing w:val="-1"/>
          <w:sz w:val="28"/>
          <w:szCs w:val="28"/>
        </w:rPr>
      </w:pPr>
    </w:p>
    <w:p w:rsidR="0056369B" w:rsidRPr="00345206" w:rsidRDefault="0056369B" w:rsidP="00AA3C10">
      <w:pPr>
        <w:ind w:hanging="47"/>
        <w:rPr>
          <w:spacing w:val="-1"/>
          <w:sz w:val="28"/>
          <w:szCs w:val="28"/>
        </w:rPr>
      </w:pPr>
    </w:p>
    <w:p w:rsidR="0056369B" w:rsidRPr="00345206" w:rsidRDefault="0056369B" w:rsidP="00AA3C10"/>
    <w:p w:rsidR="0056369B" w:rsidRPr="00345206" w:rsidRDefault="0056369B" w:rsidP="00AA3C10"/>
    <w:p w:rsidR="0056369B" w:rsidRPr="00345206" w:rsidRDefault="0056369B" w:rsidP="00AA3C10"/>
    <w:p w:rsidR="0056369B" w:rsidRPr="00345206" w:rsidRDefault="0056369B" w:rsidP="00AA3C10"/>
    <w:p w:rsidR="0056369B" w:rsidRPr="00345206" w:rsidRDefault="0056369B" w:rsidP="00AA3C10"/>
    <w:p w:rsidR="0056369B" w:rsidRPr="00345206" w:rsidRDefault="0056369B" w:rsidP="00D26678"/>
    <w:sectPr w:rsidR="0056369B" w:rsidRPr="00345206" w:rsidSect="00BB1CAD">
      <w:footerReference w:type="default" r:id="rId7"/>
      <w:pgSz w:w="16838" w:h="11906" w:orient="landscape"/>
      <w:pgMar w:top="1134" w:right="1134" w:bottom="1134" w:left="1134" w:header="720" w:footer="720" w:gutter="0"/>
      <w:cols w:space="720"/>
      <w:titlePg/>
      <w:docGrid w:linePitch="24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69B" w:rsidRDefault="0056369B" w:rsidP="007A7C82">
      <w:r>
        <w:separator/>
      </w:r>
    </w:p>
  </w:endnote>
  <w:endnote w:type="continuationSeparator" w:id="0">
    <w:p w:rsidR="0056369B" w:rsidRDefault="0056369B" w:rsidP="007A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35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35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13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37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3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mpir Deco">
    <w:altName w:val="Courier Ne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@Arial Unicode MS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69B" w:rsidRDefault="0056369B" w:rsidP="00F034DE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89</w:t>
    </w:r>
    <w:r>
      <w:rPr>
        <w:rStyle w:val="PageNumber"/>
      </w:rPr>
      <w:fldChar w:fldCharType="end"/>
    </w:r>
  </w:p>
  <w:p w:rsidR="0056369B" w:rsidRDefault="0056369B">
    <w:pPr>
      <w:jc w:val="center"/>
    </w:pPr>
  </w:p>
  <w:p w:rsidR="0056369B" w:rsidRDefault="0056369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69B" w:rsidRDefault="0056369B" w:rsidP="007A7C82">
      <w:r>
        <w:separator/>
      </w:r>
    </w:p>
  </w:footnote>
  <w:footnote w:type="continuationSeparator" w:id="0">
    <w:p w:rsidR="0056369B" w:rsidRDefault="0056369B" w:rsidP="007A7C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4294E"/>
    <w:multiLevelType w:val="hybridMultilevel"/>
    <w:tmpl w:val="92A2BB68"/>
    <w:lvl w:ilvl="0" w:tplc="E9EED8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183CC8"/>
    <w:multiLevelType w:val="hybridMultilevel"/>
    <w:tmpl w:val="F7CE5AB4"/>
    <w:lvl w:ilvl="0" w:tplc="AD4482D6">
      <w:start w:val="1"/>
      <w:numFmt w:val="decimal"/>
      <w:lvlText w:val="%1."/>
      <w:lvlJc w:val="left"/>
      <w:pPr>
        <w:tabs>
          <w:tab w:val="num" w:pos="2302"/>
        </w:tabs>
        <w:ind w:left="2302" w:hanging="176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487"/>
        </w:tabs>
        <w:ind w:left="34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207"/>
        </w:tabs>
        <w:ind w:left="420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927"/>
        </w:tabs>
        <w:ind w:left="492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647"/>
        </w:tabs>
        <w:ind w:left="564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367"/>
        </w:tabs>
        <w:ind w:left="636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087"/>
        </w:tabs>
        <w:ind w:left="708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807"/>
        </w:tabs>
        <w:ind w:left="780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527"/>
        </w:tabs>
        <w:ind w:left="8527" w:hanging="180"/>
      </w:pPr>
      <w:rPr>
        <w:rFonts w:cs="Times New Roman"/>
      </w:rPr>
    </w:lvl>
  </w:abstractNum>
  <w:abstractNum w:abstractNumId="8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7E14582"/>
    <w:multiLevelType w:val="hybridMultilevel"/>
    <w:tmpl w:val="786420D6"/>
    <w:lvl w:ilvl="0" w:tplc="E9EED8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4F2C07C1"/>
    <w:multiLevelType w:val="hybridMultilevel"/>
    <w:tmpl w:val="FC2CB990"/>
    <w:lvl w:ilvl="0" w:tplc="240C65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5">
    <w:nsid w:val="73D5725B"/>
    <w:multiLevelType w:val="hybridMultilevel"/>
    <w:tmpl w:val="BD063EA0"/>
    <w:lvl w:ilvl="0" w:tplc="A77A7ED6">
      <w:start w:val="1"/>
      <w:numFmt w:val="bullet"/>
      <w:lvlText w:val="-"/>
      <w:lvlJc w:val="left"/>
      <w:pPr>
        <w:ind w:left="1260" w:hanging="360"/>
      </w:pPr>
      <w:rPr>
        <w:rFonts w:ascii="Raavi" w:hAnsi="Raavi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B471991"/>
    <w:multiLevelType w:val="hybridMultilevel"/>
    <w:tmpl w:val="EBCE0730"/>
    <w:lvl w:ilvl="0" w:tplc="E9EED8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220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5"/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4"/>
  </w:num>
  <w:num w:numId="9">
    <w:abstractNumId w:val="11"/>
  </w:num>
  <w:num w:numId="10">
    <w:abstractNumId w:val="1"/>
  </w:num>
  <w:num w:numId="11">
    <w:abstractNumId w:val="2"/>
  </w:num>
  <w:num w:numId="12">
    <w:abstractNumId w:val="13"/>
  </w:num>
  <w:num w:numId="13">
    <w:abstractNumId w:val="3"/>
  </w:num>
  <w:num w:numId="14">
    <w:abstractNumId w:val="8"/>
  </w:num>
  <w:num w:numId="15">
    <w:abstractNumId w:val="7"/>
  </w:num>
  <w:num w:numId="16">
    <w:abstractNumId w:val="6"/>
  </w:num>
  <w:num w:numId="17">
    <w:abstractNumId w:val="9"/>
  </w:num>
  <w:num w:numId="18">
    <w:abstractNumId w:val="1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C82"/>
    <w:rsid w:val="00000434"/>
    <w:rsid w:val="00016D83"/>
    <w:rsid w:val="00037356"/>
    <w:rsid w:val="0003785B"/>
    <w:rsid w:val="00043205"/>
    <w:rsid w:val="00052913"/>
    <w:rsid w:val="00054DE3"/>
    <w:rsid w:val="00055041"/>
    <w:rsid w:val="00061462"/>
    <w:rsid w:val="000647C5"/>
    <w:rsid w:val="00065976"/>
    <w:rsid w:val="0007788A"/>
    <w:rsid w:val="00080C95"/>
    <w:rsid w:val="0008302C"/>
    <w:rsid w:val="00093D02"/>
    <w:rsid w:val="00094CFA"/>
    <w:rsid w:val="000A1BA9"/>
    <w:rsid w:val="000A7ECF"/>
    <w:rsid w:val="000B5603"/>
    <w:rsid w:val="000B57A6"/>
    <w:rsid w:val="000B5A6B"/>
    <w:rsid w:val="000C2BEE"/>
    <w:rsid w:val="000D1B78"/>
    <w:rsid w:val="000E11F7"/>
    <w:rsid w:val="000E27A9"/>
    <w:rsid w:val="000E4615"/>
    <w:rsid w:val="000F7200"/>
    <w:rsid w:val="00110AFA"/>
    <w:rsid w:val="00116D7C"/>
    <w:rsid w:val="00131BCC"/>
    <w:rsid w:val="0013352E"/>
    <w:rsid w:val="00140A33"/>
    <w:rsid w:val="00141925"/>
    <w:rsid w:val="00150674"/>
    <w:rsid w:val="00151EDE"/>
    <w:rsid w:val="001663B0"/>
    <w:rsid w:val="00172E63"/>
    <w:rsid w:val="00183903"/>
    <w:rsid w:val="00184048"/>
    <w:rsid w:val="00187622"/>
    <w:rsid w:val="00187C60"/>
    <w:rsid w:val="001B532E"/>
    <w:rsid w:val="001C6F2B"/>
    <w:rsid w:val="001D3F37"/>
    <w:rsid w:val="001E753E"/>
    <w:rsid w:val="001F2937"/>
    <w:rsid w:val="002026BE"/>
    <w:rsid w:val="00205F75"/>
    <w:rsid w:val="00210B07"/>
    <w:rsid w:val="00217469"/>
    <w:rsid w:val="0022400E"/>
    <w:rsid w:val="00237BFA"/>
    <w:rsid w:val="00242E79"/>
    <w:rsid w:val="00244D99"/>
    <w:rsid w:val="00247B31"/>
    <w:rsid w:val="0025550A"/>
    <w:rsid w:val="002555A4"/>
    <w:rsid w:val="0025594E"/>
    <w:rsid w:val="002621D0"/>
    <w:rsid w:val="002664A2"/>
    <w:rsid w:val="00273C67"/>
    <w:rsid w:val="00275053"/>
    <w:rsid w:val="00276445"/>
    <w:rsid w:val="002811BB"/>
    <w:rsid w:val="00281477"/>
    <w:rsid w:val="00282BA5"/>
    <w:rsid w:val="00284CF7"/>
    <w:rsid w:val="002A26C4"/>
    <w:rsid w:val="002A4FD8"/>
    <w:rsid w:val="002B2642"/>
    <w:rsid w:val="002B57DA"/>
    <w:rsid w:val="002B7EC2"/>
    <w:rsid w:val="002C26BB"/>
    <w:rsid w:val="002E0895"/>
    <w:rsid w:val="002E65E7"/>
    <w:rsid w:val="002E7FD9"/>
    <w:rsid w:val="002F7A44"/>
    <w:rsid w:val="003102BC"/>
    <w:rsid w:val="0031134C"/>
    <w:rsid w:val="00312CED"/>
    <w:rsid w:val="00313548"/>
    <w:rsid w:val="0032649A"/>
    <w:rsid w:val="00332F49"/>
    <w:rsid w:val="0033579E"/>
    <w:rsid w:val="00345206"/>
    <w:rsid w:val="00346FC9"/>
    <w:rsid w:val="00352A8F"/>
    <w:rsid w:val="00355E3E"/>
    <w:rsid w:val="003574B9"/>
    <w:rsid w:val="00357E97"/>
    <w:rsid w:val="00366670"/>
    <w:rsid w:val="00376E90"/>
    <w:rsid w:val="00391872"/>
    <w:rsid w:val="00396336"/>
    <w:rsid w:val="003976A6"/>
    <w:rsid w:val="003B0F3B"/>
    <w:rsid w:val="003C02AF"/>
    <w:rsid w:val="003C068B"/>
    <w:rsid w:val="003C52FD"/>
    <w:rsid w:val="003D4DA2"/>
    <w:rsid w:val="003E4566"/>
    <w:rsid w:val="003F273C"/>
    <w:rsid w:val="00402E62"/>
    <w:rsid w:val="004060B9"/>
    <w:rsid w:val="00407D91"/>
    <w:rsid w:val="0042121B"/>
    <w:rsid w:val="004267CC"/>
    <w:rsid w:val="004325CB"/>
    <w:rsid w:val="00440FAB"/>
    <w:rsid w:val="0047486B"/>
    <w:rsid w:val="00491229"/>
    <w:rsid w:val="004968F9"/>
    <w:rsid w:val="004A54F0"/>
    <w:rsid w:val="004B4EE1"/>
    <w:rsid w:val="004C7D12"/>
    <w:rsid w:val="004D0A36"/>
    <w:rsid w:val="004E01BC"/>
    <w:rsid w:val="004F34E0"/>
    <w:rsid w:val="004F4DB1"/>
    <w:rsid w:val="004F58B9"/>
    <w:rsid w:val="004F7615"/>
    <w:rsid w:val="0050323C"/>
    <w:rsid w:val="00507004"/>
    <w:rsid w:val="00507C07"/>
    <w:rsid w:val="005132BF"/>
    <w:rsid w:val="00513E0F"/>
    <w:rsid w:val="00514AAD"/>
    <w:rsid w:val="0052074B"/>
    <w:rsid w:val="00533E3E"/>
    <w:rsid w:val="0054143F"/>
    <w:rsid w:val="005429E2"/>
    <w:rsid w:val="005431BE"/>
    <w:rsid w:val="00543B5F"/>
    <w:rsid w:val="00544947"/>
    <w:rsid w:val="00554430"/>
    <w:rsid w:val="00555C8D"/>
    <w:rsid w:val="0056369B"/>
    <w:rsid w:val="00563819"/>
    <w:rsid w:val="00565AD4"/>
    <w:rsid w:val="0056686B"/>
    <w:rsid w:val="005742B3"/>
    <w:rsid w:val="0058265B"/>
    <w:rsid w:val="00590157"/>
    <w:rsid w:val="00593BCA"/>
    <w:rsid w:val="005B3525"/>
    <w:rsid w:val="005B457D"/>
    <w:rsid w:val="005D2BF8"/>
    <w:rsid w:val="005E4938"/>
    <w:rsid w:val="005E6531"/>
    <w:rsid w:val="005F099C"/>
    <w:rsid w:val="00601751"/>
    <w:rsid w:val="006025EA"/>
    <w:rsid w:val="006102A6"/>
    <w:rsid w:val="00614BE4"/>
    <w:rsid w:val="00617821"/>
    <w:rsid w:val="006255C1"/>
    <w:rsid w:val="006340B7"/>
    <w:rsid w:val="00634CED"/>
    <w:rsid w:val="00635231"/>
    <w:rsid w:val="00647B96"/>
    <w:rsid w:val="00661B88"/>
    <w:rsid w:val="00671396"/>
    <w:rsid w:val="00693C03"/>
    <w:rsid w:val="006B61A8"/>
    <w:rsid w:val="006C77B9"/>
    <w:rsid w:val="006D5620"/>
    <w:rsid w:val="006E2490"/>
    <w:rsid w:val="006F1CAD"/>
    <w:rsid w:val="00700642"/>
    <w:rsid w:val="00706386"/>
    <w:rsid w:val="007071AE"/>
    <w:rsid w:val="00733181"/>
    <w:rsid w:val="00734A9D"/>
    <w:rsid w:val="007571C2"/>
    <w:rsid w:val="0075745F"/>
    <w:rsid w:val="007636D5"/>
    <w:rsid w:val="0077644A"/>
    <w:rsid w:val="00776D77"/>
    <w:rsid w:val="00782161"/>
    <w:rsid w:val="007851D5"/>
    <w:rsid w:val="00792BB3"/>
    <w:rsid w:val="007A1ACE"/>
    <w:rsid w:val="007A7C82"/>
    <w:rsid w:val="007B6234"/>
    <w:rsid w:val="007C22F3"/>
    <w:rsid w:val="007C58CC"/>
    <w:rsid w:val="007D4273"/>
    <w:rsid w:val="007D5487"/>
    <w:rsid w:val="007E03D1"/>
    <w:rsid w:val="007F33C6"/>
    <w:rsid w:val="00805318"/>
    <w:rsid w:val="00817C72"/>
    <w:rsid w:val="008209F8"/>
    <w:rsid w:val="00820A3D"/>
    <w:rsid w:val="008323F1"/>
    <w:rsid w:val="00832787"/>
    <w:rsid w:val="008328C0"/>
    <w:rsid w:val="00833E2F"/>
    <w:rsid w:val="00837E07"/>
    <w:rsid w:val="008618E0"/>
    <w:rsid w:val="00862AE6"/>
    <w:rsid w:val="00865CCB"/>
    <w:rsid w:val="00866134"/>
    <w:rsid w:val="008707F2"/>
    <w:rsid w:val="00873467"/>
    <w:rsid w:val="00875499"/>
    <w:rsid w:val="00877C40"/>
    <w:rsid w:val="00882266"/>
    <w:rsid w:val="00884DE3"/>
    <w:rsid w:val="00885052"/>
    <w:rsid w:val="0088739A"/>
    <w:rsid w:val="00891BA1"/>
    <w:rsid w:val="008958CF"/>
    <w:rsid w:val="008A3E6A"/>
    <w:rsid w:val="008B3A39"/>
    <w:rsid w:val="008E0ECB"/>
    <w:rsid w:val="008E62AD"/>
    <w:rsid w:val="008F54B2"/>
    <w:rsid w:val="00914A66"/>
    <w:rsid w:val="009375E0"/>
    <w:rsid w:val="0094126F"/>
    <w:rsid w:val="00944572"/>
    <w:rsid w:val="009475A4"/>
    <w:rsid w:val="009525EA"/>
    <w:rsid w:val="009536BF"/>
    <w:rsid w:val="00957888"/>
    <w:rsid w:val="00960AF8"/>
    <w:rsid w:val="0096117A"/>
    <w:rsid w:val="0096171A"/>
    <w:rsid w:val="00961824"/>
    <w:rsid w:val="00966C9E"/>
    <w:rsid w:val="00971FD5"/>
    <w:rsid w:val="00981636"/>
    <w:rsid w:val="0098352A"/>
    <w:rsid w:val="00983EBB"/>
    <w:rsid w:val="009946ED"/>
    <w:rsid w:val="00994CD6"/>
    <w:rsid w:val="00997F38"/>
    <w:rsid w:val="009B4EFA"/>
    <w:rsid w:val="009C3AB1"/>
    <w:rsid w:val="009F7173"/>
    <w:rsid w:val="00A06D8A"/>
    <w:rsid w:val="00A112B2"/>
    <w:rsid w:val="00A20F41"/>
    <w:rsid w:val="00A232C7"/>
    <w:rsid w:val="00A46787"/>
    <w:rsid w:val="00A54BA0"/>
    <w:rsid w:val="00A728D6"/>
    <w:rsid w:val="00A74AB1"/>
    <w:rsid w:val="00A8029E"/>
    <w:rsid w:val="00A94680"/>
    <w:rsid w:val="00AA26E7"/>
    <w:rsid w:val="00AA3C10"/>
    <w:rsid w:val="00AB2A11"/>
    <w:rsid w:val="00AB35F4"/>
    <w:rsid w:val="00AB67BD"/>
    <w:rsid w:val="00AC3049"/>
    <w:rsid w:val="00AC79D0"/>
    <w:rsid w:val="00AD4332"/>
    <w:rsid w:val="00B00303"/>
    <w:rsid w:val="00B046FE"/>
    <w:rsid w:val="00B06885"/>
    <w:rsid w:val="00B126B3"/>
    <w:rsid w:val="00B2197D"/>
    <w:rsid w:val="00B251AF"/>
    <w:rsid w:val="00B50A32"/>
    <w:rsid w:val="00B60736"/>
    <w:rsid w:val="00B61DB8"/>
    <w:rsid w:val="00B721F5"/>
    <w:rsid w:val="00B879C4"/>
    <w:rsid w:val="00B96A48"/>
    <w:rsid w:val="00BA3E33"/>
    <w:rsid w:val="00BB1CAD"/>
    <w:rsid w:val="00BC2E71"/>
    <w:rsid w:val="00BD43AF"/>
    <w:rsid w:val="00BD594A"/>
    <w:rsid w:val="00BE27C4"/>
    <w:rsid w:val="00BE4A62"/>
    <w:rsid w:val="00BF5B8D"/>
    <w:rsid w:val="00C03630"/>
    <w:rsid w:val="00C039FC"/>
    <w:rsid w:val="00C11D05"/>
    <w:rsid w:val="00C315AB"/>
    <w:rsid w:val="00C35640"/>
    <w:rsid w:val="00C456A7"/>
    <w:rsid w:val="00C47836"/>
    <w:rsid w:val="00C50C1A"/>
    <w:rsid w:val="00C526FC"/>
    <w:rsid w:val="00C626D2"/>
    <w:rsid w:val="00C658E7"/>
    <w:rsid w:val="00C7215F"/>
    <w:rsid w:val="00C73BB5"/>
    <w:rsid w:val="00C75479"/>
    <w:rsid w:val="00C76498"/>
    <w:rsid w:val="00C84355"/>
    <w:rsid w:val="00C90C25"/>
    <w:rsid w:val="00C9397C"/>
    <w:rsid w:val="00C941EC"/>
    <w:rsid w:val="00C9792F"/>
    <w:rsid w:val="00CB3208"/>
    <w:rsid w:val="00CC55DD"/>
    <w:rsid w:val="00CC644C"/>
    <w:rsid w:val="00CF1FC3"/>
    <w:rsid w:val="00D01189"/>
    <w:rsid w:val="00D04DFE"/>
    <w:rsid w:val="00D22039"/>
    <w:rsid w:val="00D26678"/>
    <w:rsid w:val="00D32568"/>
    <w:rsid w:val="00D35D48"/>
    <w:rsid w:val="00D375B1"/>
    <w:rsid w:val="00D41581"/>
    <w:rsid w:val="00D43B89"/>
    <w:rsid w:val="00D45023"/>
    <w:rsid w:val="00D502C2"/>
    <w:rsid w:val="00D54105"/>
    <w:rsid w:val="00D542CC"/>
    <w:rsid w:val="00D545FC"/>
    <w:rsid w:val="00D716D5"/>
    <w:rsid w:val="00D752DE"/>
    <w:rsid w:val="00D96C50"/>
    <w:rsid w:val="00DA09BB"/>
    <w:rsid w:val="00DA34A6"/>
    <w:rsid w:val="00DA407F"/>
    <w:rsid w:val="00DA43AE"/>
    <w:rsid w:val="00DA43E1"/>
    <w:rsid w:val="00DA6437"/>
    <w:rsid w:val="00DC04A0"/>
    <w:rsid w:val="00DC6B69"/>
    <w:rsid w:val="00DD512E"/>
    <w:rsid w:val="00DD5D85"/>
    <w:rsid w:val="00DE62D6"/>
    <w:rsid w:val="00DE6954"/>
    <w:rsid w:val="00DF58D5"/>
    <w:rsid w:val="00DF7626"/>
    <w:rsid w:val="00E15531"/>
    <w:rsid w:val="00E162B0"/>
    <w:rsid w:val="00E24AE5"/>
    <w:rsid w:val="00E30910"/>
    <w:rsid w:val="00E346C4"/>
    <w:rsid w:val="00E40EBE"/>
    <w:rsid w:val="00E45EFA"/>
    <w:rsid w:val="00E51B20"/>
    <w:rsid w:val="00E569EB"/>
    <w:rsid w:val="00E57A2A"/>
    <w:rsid w:val="00E60EC4"/>
    <w:rsid w:val="00E7274B"/>
    <w:rsid w:val="00E734AC"/>
    <w:rsid w:val="00E87E05"/>
    <w:rsid w:val="00E971E8"/>
    <w:rsid w:val="00EA7AA4"/>
    <w:rsid w:val="00EA7C71"/>
    <w:rsid w:val="00EB1E68"/>
    <w:rsid w:val="00EB39DA"/>
    <w:rsid w:val="00EC0332"/>
    <w:rsid w:val="00EC4A5A"/>
    <w:rsid w:val="00EC5339"/>
    <w:rsid w:val="00ED0266"/>
    <w:rsid w:val="00EE094F"/>
    <w:rsid w:val="00EE291C"/>
    <w:rsid w:val="00EF5E1E"/>
    <w:rsid w:val="00F034DE"/>
    <w:rsid w:val="00F06D66"/>
    <w:rsid w:val="00F12AA6"/>
    <w:rsid w:val="00F304BF"/>
    <w:rsid w:val="00F40C0C"/>
    <w:rsid w:val="00F4167A"/>
    <w:rsid w:val="00F6059C"/>
    <w:rsid w:val="00F75FC1"/>
    <w:rsid w:val="00F82E66"/>
    <w:rsid w:val="00F94045"/>
    <w:rsid w:val="00FA7889"/>
    <w:rsid w:val="00FC1822"/>
    <w:rsid w:val="00FC31FF"/>
    <w:rsid w:val="00FC7392"/>
    <w:rsid w:val="00FC7E27"/>
    <w:rsid w:val="00FD076D"/>
    <w:rsid w:val="00FD2BF1"/>
    <w:rsid w:val="00FE7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C82"/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7C82"/>
    <w:pPr>
      <w:keepNext/>
      <w:spacing w:before="240" w:after="60"/>
      <w:jc w:val="center"/>
      <w:outlineLvl w:val="2"/>
    </w:pPr>
    <w:rPr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4DFE"/>
    <w:pPr>
      <w:keepNext/>
      <w:spacing w:before="240" w:after="60" w:line="276" w:lineRule="auto"/>
      <w:outlineLvl w:val="3"/>
    </w:pPr>
    <w:rPr>
      <w:rFonts w:ascii="Calibri" w:hAnsi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A7C82"/>
    <w:rPr>
      <w:rFonts w:ascii="Times New Roman" w:hAnsi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D594A"/>
  </w:style>
  <w:style w:type="paragraph" w:customStyle="1" w:styleId="Style4">
    <w:name w:val="Style4"/>
    <w:basedOn w:val="Normal"/>
    <w:uiPriority w:val="99"/>
    <w:rsid w:val="007A7C82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paragraph" w:customStyle="1" w:styleId="a">
    <w:name w:val="Основной"/>
    <w:basedOn w:val="Normal"/>
    <w:link w:val="a0"/>
    <w:uiPriority w:val="99"/>
    <w:rsid w:val="007A7C82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</w:rPr>
  </w:style>
  <w:style w:type="character" w:customStyle="1" w:styleId="a0">
    <w:name w:val="Основной Знак"/>
    <w:link w:val="a"/>
    <w:uiPriority w:val="99"/>
    <w:locked/>
    <w:rsid w:val="007A7C82"/>
    <w:rPr>
      <w:rFonts w:ascii="NewtonCSanPin" w:hAnsi="NewtonCSanPin"/>
      <w:color w:val="000000"/>
      <w:sz w:val="21"/>
      <w:lang w:eastAsia="ru-RU"/>
    </w:rPr>
  </w:style>
  <w:style w:type="paragraph" w:customStyle="1" w:styleId="a1">
    <w:name w:val="Буллит"/>
    <w:basedOn w:val="a"/>
    <w:link w:val="a2"/>
    <w:uiPriority w:val="99"/>
    <w:rsid w:val="007A7C82"/>
    <w:pPr>
      <w:ind w:firstLine="244"/>
    </w:pPr>
  </w:style>
  <w:style w:type="character" w:customStyle="1" w:styleId="a2">
    <w:name w:val="Буллит Знак"/>
    <w:link w:val="a1"/>
    <w:uiPriority w:val="99"/>
    <w:locked/>
    <w:rsid w:val="007A7C82"/>
    <w:rPr>
      <w:rFonts w:ascii="NewtonCSanPin" w:hAnsi="NewtonCSanPin"/>
      <w:color w:val="000000"/>
      <w:sz w:val="21"/>
      <w:lang w:eastAsia="ru-RU"/>
    </w:rPr>
  </w:style>
  <w:style w:type="paragraph" w:customStyle="1" w:styleId="4">
    <w:name w:val="Заг 4"/>
    <w:basedOn w:val="Normal"/>
    <w:uiPriority w:val="99"/>
    <w:rsid w:val="007A7C8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3">
    <w:name w:val="Буллит Курсив"/>
    <w:basedOn w:val="a1"/>
    <w:link w:val="a4"/>
    <w:uiPriority w:val="99"/>
    <w:rsid w:val="007A7C82"/>
    <w:rPr>
      <w:i/>
    </w:rPr>
  </w:style>
  <w:style w:type="character" w:customStyle="1" w:styleId="a4">
    <w:name w:val="Буллит Курсив Знак"/>
    <w:link w:val="a3"/>
    <w:uiPriority w:val="99"/>
    <w:locked/>
    <w:rsid w:val="007A7C82"/>
    <w:rPr>
      <w:rFonts w:ascii="NewtonCSanPin" w:hAnsi="NewtonCSanPin"/>
      <w:i/>
      <w:color w:val="000000"/>
      <w:sz w:val="21"/>
      <w:lang w:eastAsia="ru-RU"/>
    </w:rPr>
  </w:style>
  <w:style w:type="character" w:customStyle="1" w:styleId="Zag11">
    <w:name w:val="Zag_11"/>
    <w:uiPriority w:val="99"/>
    <w:rsid w:val="007A7C82"/>
    <w:rPr>
      <w:color w:val="000000"/>
      <w:w w:val="100"/>
    </w:rPr>
  </w:style>
  <w:style w:type="paragraph" w:customStyle="1" w:styleId="21">
    <w:name w:val="Средняя сетка 21"/>
    <w:basedOn w:val="Normal"/>
    <w:uiPriority w:val="99"/>
    <w:rsid w:val="007A7C82"/>
    <w:pPr>
      <w:numPr>
        <w:numId w:val="1"/>
      </w:numPr>
      <w:spacing w:line="360" w:lineRule="auto"/>
      <w:jc w:val="both"/>
      <w:outlineLvl w:val="1"/>
    </w:pPr>
    <w:rPr>
      <w:rFonts w:eastAsia="Times New Roman"/>
      <w:sz w:val="28"/>
    </w:rPr>
  </w:style>
  <w:style w:type="paragraph" w:customStyle="1" w:styleId="Zag3">
    <w:name w:val="Zag_3"/>
    <w:basedOn w:val="Normal"/>
    <w:uiPriority w:val="99"/>
    <w:rsid w:val="007A7C8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Times New Roman"/>
      <w:i/>
      <w:iCs/>
      <w:color w:val="00000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7A7C8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A7C82"/>
    <w:rPr>
      <w:rFonts w:ascii="Times New Roman" w:hAnsi="Times New Roman"/>
      <w:sz w:val="24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A7C82"/>
    <w:rPr>
      <w:rFonts w:cs="Times New Roman"/>
      <w:vertAlign w:val="superscript"/>
    </w:rPr>
  </w:style>
  <w:style w:type="character" w:customStyle="1" w:styleId="6">
    <w:name w:val="Заголовок 6 Знак"/>
    <w:uiPriority w:val="99"/>
    <w:rsid w:val="007A7C82"/>
  </w:style>
  <w:style w:type="character" w:customStyle="1" w:styleId="SegoeUI">
    <w:name w:val="Основной текст + Segoe UI"/>
    <w:aliases w:val="Полужирный,Интервал 0 pt"/>
    <w:uiPriority w:val="99"/>
    <w:rsid w:val="007A7C82"/>
  </w:style>
  <w:style w:type="character" w:customStyle="1" w:styleId="Calibri">
    <w:name w:val="Основной текст + Calibri"/>
    <w:aliases w:val="10 pt,Полужирный6,Интервал 0 pt12"/>
    <w:uiPriority w:val="99"/>
    <w:rsid w:val="007A7C82"/>
  </w:style>
  <w:style w:type="character" w:customStyle="1" w:styleId="LucidaSansUnicode">
    <w:name w:val="Основной текст + Lucida Sans Unicode"/>
    <w:aliases w:val="8,5 pt,Интервал 0 pt11"/>
    <w:uiPriority w:val="99"/>
    <w:rsid w:val="007A7C82"/>
  </w:style>
  <w:style w:type="character" w:customStyle="1" w:styleId="a5">
    <w:name w:val="Основной текст + Полужирный"/>
    <w:aliases w:val="Интервал 0 pt10"/>
    <w:uiPriority w:val="99"/>
    <w:rsid w:val="007A7C82"/>
  </w:style>
  <w:style w:type="character" w:customStyle="1" w:styleId="Corbel">
    <w:name w:val="Основной текст + Corbel"/>
    <w:aliases w:val="9,5 pt6,Полужирный5,Курсив,Интервал 0 pt9"/>
    <w:uiPriority w:val="99"/>
    <w:rsid w:val="007A7C82"/>
  </w:style>
  <w:style w:type="character" w:customStyle="1" w:styleId="a6">
    <w:name w:val="Основной текст + Курсив"/>
    <w:aliases w:val="Интервал 0 pt8"/>
    <w:uiPriority w:val="99"/>
    <w:rsid w:val="007A7C82"/>
  </w:style>
  <w:style w:type="character" w:customStyle="1" w:styleId="Verdana">
    <w:name w:val="Основной текст + Verdana"/>
    <w:aliases w:val="8 pt,Полужирный4,Курсив4,Интервал 0 pt7"/>
    <w:uiPriority w:val="99"/>
    <w:rsid w:val="007A7C82"/>
  </w:style>
  <w:style w:type="character" w:customStyle="1" w:styleId="TrebuchetMS">
    <w:name w:val="Основной текст + Trebuchet MS"/>
    <w:aliases w:val="83,5 pt5,Полужирный3,Интервал 0 pt6"/>
    <w:uiPriority w:val="99"/>
    <w:rsid w:val="007A7C82"/>
  </w:style>
  <w:style w:type="character" w:customStyle="1" w:styleId="8">
    <w:name w:val="Основной текст + 8"/>
    <w:aliases w:val="5 pt4,Полужирный2,Интервал 0 pt5"/>
    <w:uiPriority w:val="99"/>
    <w:rsid w:val="007A7C82"/>
  </w:style>
  <w:style w:type="character" w:customStyle="1" w:styleId="81">
    <w:name w:val="Основной текст + 81"/>
    <w:aliases w:val="5 pt3,Интервал 0 pt4"/>
    <w:uiPriority w:val="99"/>
    <w:rsid w:val="007A7C82"/>
  </w:style>
  <w:style w:type="paragraph" w:customStyle="1" w:styleId="1">
    <w:name w:val="Основной текст1"/>
    <w:basedOn w:val="Normal"/>
    <w:uiPriority w:val="99"/>
    <w:rsid w:val="007A7C82"/>
    <w:pPr>
      <w:suppressAutoHyphens/>
      <w:spacing w:after="200" w:line="276" w:lineRule="auto"/>
      <w:ind w:right="176"/>
    </w:pPr>
    <w:rPr>
      <w:rFonts w:eastAsia="Times New Roman"/>
      <w:bCs/>
      <w:kern w:val="1"/>
      <w:lang w:eastAsia="ar-SA"/>
    </w:rPr>
  </w:style>
  <w:style w:type="paragraph" w:customStyle="1" w:styleId="10">
    <w:name w:val="Без интервала1"/>
    <w:uiPriority w:val="99"/>
    <w:rsid w:val="007A7C82"/>
    <w:pPr>
      <w:widowControl w:val="0"/>
      <w:suppressAutoHyphens/>
      <w:spacing w:after="200" w:line="276" w:lineRule="auto"/>
    </w:pPr>
    <w:rPr>
      <w:rFonts w:eastAsia="SimSun" w:cs="font135"/>
      <w:kern w:val="1"/>
      <w:lang w:eastAsia="ar-SA"/>
    </w:rPr>
  </w:style>
  <w:style w:type="paragraph" w:styleId="Header">
    <w:name w:val="header"/>
    <w:basedOn w:val="Normal"/>
    <w:link w:val="HeaderChar"/>
    <w:uiPriority w:val="99"/>
    <w:rsid w:val="007A7C82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A7C82"/>
    <w:rPr>
      <w:rFonts w:ascii="Times New Roman" w:hAnsi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7A7C82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A7C82"/>
    <w:rPr>
      <w:rFonts w:ascii="Times New Roman" w:hAnsi="Times New Roman"/>
      <w:sz w:val="24"/>
      <w:lang w:eastAsia="ru-RU"/>
    </w:rPr>
  </w:style>
  <w:style w:type="character" w:customStyle="1" w:styleId="Arial">
    <w:name w:val="Основной текст + Arial"/>
    <w:aliases w:val="9 pt"/>
    <w:uiPriority w:val="99"/>
    <w:rsid w:val="007A7C82"/>
  </w:style>
  <w:style w:type="character" w:customStyle="1" w:styleId="Arial2">
    <w:name w:val="Основной текст + Arial2"/>
    <w:aliases w:val="9 pt2,Курсив3"/>
    <w:uiPriority w:val="99"/>
    <w:rsid w:val="007A7C82"/>
  </w:style>
  <w:style w:type="character" w:customStyle="1" w:styleId="TrebuchetMS2">
    <w:name w:val="Основной текст + Trebuchet MS2"/>
    <w:aliases w:val="82,5 pt2,Интервал 0 pt3"/>
    <w:uiPriority w:val="99"/>
    <w:rsid w:val="007A7C82"/>
  </w:style>
  <w:style w:type="character" w:customStyle="1" w:styleId="TrebuchetMS1">
    <w:name w:val="Основной текст + Trebuchet MS1"/>
    <w:aliases w:val="81,5 pt1,Курсив2,Интервал 0 pt2"/>
    <w:uiPriority w:val="99"/>
    <w:rsid w:val="007A7C82"/>
  </w:style>
  <w:style w:type="paragraph" w:customStyle="1" w:styleId="2">
    <w:name w:val="Без интервала2"/>
    <w:uiPriority w:val="99"/>
    <w:rsid w:val="007A7C82"/>
    <w:pPr>
      <w:widowControl w:val="0"/>
      <w:suppressAutoHyphens/>
      <w:spacing w:after="200" w:line="276" w:lineRule="auto"/>
    </w:pPr>
    <w:rPr>
      <w:rFonts w:eastAsia="SimSun" w:cs="font335"/>
      <w:kern w:val="1"/>
      <w:lang w:eastAsia="ar-SA"/>
    </w:rPr>
  </w:style>
  <w:style w:type="paragraph" w:customStyle="1" w:styleId="3">
    <w:name w:val="Основной текст3"/>
    <w:basedOn w:val="Normal"/>
    <w:uiPriority w:val="99"/>
    <w:rsid w:val="007A7C82"/>
    <w:pPr>
      <w:suppressAutoHyphens/>
      <w:spacing w:after="200" w:line="276" w:lineRule="auto"/>
      <w:ind w:right="176"/>
    </w:pPr>
    <w:rPr>
      <w:rFonts w:eastAsia="Times New Roman"/>
      <w:bCs/>
      <w:kern w:val="1"/>
      <w:lang w:eastAsia="ar-SA"/>
    </w:rPr>
  </w:style>
  <w:style w:type="paragraph" w:customStyle="1" w:styleId="a7">
    <w:name w:val="Подпись к картинке"/>
    <w:basedOn w:val="Normal"/>
    <w:uiPriority w:val="99"/>
    <w:rsid w:val="007A7C82"/>
    <w:pPr>
      <w:suppressAutoHyphens/>
      <w:spacing w:after="200" w:line="276" w:lineRule="auto"/>
      <w:ind w:right="176"/>
    </w:pPr>
    <w:rPr>
      <w:rFonts w:eastAsia="Times New Roman"/>
      <w:bCs/>
      <w:kern w:val="1"/>
      <w:lang w:eastAsia="ar-SA"/>
    </w:rPr>
  </w:style>
  <w:style w:type="character" w:customStyle="1" w:styleId="11">
    <w:name w:val="Заголовок 1 Знак"/>
    <w:uiPriority w:val="99"/>
    <w:rsid w:val="007A7C82"/>
  </w:style>
  <w:style w:type="character" w:customStyle="1" w:styleId="12">
    <w:name w:val="Название Знак1"/>
    <w:uiPriority w:val="99"/>
    <w:rsid w:val="007A7C82"/>
  </w:style>
  <w:style w:type="character" w:customStyle="1" w:styleId="a8">
    <w:name w:val="Название Знак"/>
    <w:uiPriority w:val="99"/>
    <w:rsid w:val="007A7C82"/>
  </w:style>
  <w:style w:type="paragraph" w:customStyle="1" w:styleId="30">
    <w:name w:val="Без интервала3"/>
    <w:uiPriority w:val="99"/>
    <w:rsid w:val="007A7C82"/>
    <w:pPr>
      <w:widowControl w:val="0"/>
      <w:suppressAutoHyphens/>
      <w:spacing w:after="200" w:line="276" w:lineRule="auto"/>
    </w:pPr>
    <w:rPr>
      <w:rFonts w:eastAsia="SimSun" w:cs="font139"/>
      <w:kern w:val="1"/>
      <w:lang w:eastAsia="ar-SA"/>
    </w:rPr>
  </w:style>
  <w:style w:type="character" w:customStyle="1" w:styleId="31">
    <w:name w:val="Основной текст + Полужирный3"/>
    <w:aliases w:val="Курсив7"/>
    <w:uiPriority w:val="99"/>
    <w:rsid w:val="007A7C82"/>
    <w:rPr>
      <w:rFonts w:ascii="Times New Roman" w:hAnsi="Times New Roman"/>
      <w:b/>
      <w:i/>
      <w:spacing w:val="0"/>
      <w:sz w:val="22"/>
    </w:rPr>
  </w:style>
  <w:style w:type="character" w:customStyle="1" w:styleId="13">
    <w:name w:val="Основной текст + Курсив1"/>
    <w:uiPriority w:val="99"/>
    <w:rsid w:val="007A7C82"/>
    <w:rPr>
      <w:rFonts w:ascii="Times New Roman" w:hAnsi="Times New Roman"/>
      <w:i/>
      <w:spacing w:val="0"/>
      <w:sz w:val="22"/>
    </w:rPr>
  </w:style>
  <w:style w:type="paragraph" w:styleId="NoSpacing">
    <w:name w:val="No Spacing"/>
    <w:uiPriority w:val="99"/>
    <w:qFormat/>
    <w:rsid w:val="007A7C82"/>
    <w:rPr>
      <w:lang w:eastAsia="en-US"/>
    </w:rPr>
  </w:style>
  <w:style w:type="character" w:customStyle="1" w:styleId="20">
    <w:name w:val="Основной текст + Полужирный2"/>
    <w:uiPriority w:val="99"/>
    <w:rsid w:val="007A7C82"/>
    <w:rPr>
      <w:rFonts w:ascii="Times New Roman" w:hAnsi="Times New Roman"/>
      <w:b/>
      <w:spacing w:val="0"/>
      <w:sz w:val="22"/>
    </w:rPr>
  </w:style>
  <w:style w:type="character" w:customStyle="1" w:styleId="SegoeUI1">
    <w:name w:val="Основной текст + Segoe UI1"/>
    <w:aliases w:val="Полужирный1,Интервал 0 pt1,Основной текст + Полужирный1"/>
    <w:uiPriority w:val="99"/>
    <w:rsid w:val="007A7C82"/>
  </w:style>
  <w:style w:type="character" w:customStyle="1" w:styleId="Arial1">
    <w:name w:val="Основной текст + Arial1"/>
    <w:aliases w:val="9 pt1,Курсив1"/>
    <w:uiPriority w:val="99"/>
    <w:rsid w:val="007A7C82"/>
  </w:style>
  <w:style w:type="character" w:customStyle="1" w:styleId="c1c10">
    <w:name w:val="c1 c10"/>
    <w:uiPriority w:val="99"/>
    <w:rsid w:val="007A7C82"/>
  </w:style>
  <w:style w:type="character" w:customStyle="1" w:styleId="c1c11">
    <w:name w:val="c1 c11"/>
    <w:uiPriority w:val="99"/>
    <w:rsid w:val="007A7C82"/>
  </w:style>
  <w:style w:type="table" w:styleId="TableGrid">
    <w:name w:val="Table Grid"/>
    <w:basedOn w:val="TableNormal"/>
    <w:uiPriority w:val="99"/>
    <w:rsid w:val="00C626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2">
    <w:name w:val="c12"/>
    <w:uiPriority w:val="99"/>
    <w:rsid w:val="00D26678"/>
  </w:style>
  <w:style w:type="character" w:customStyle="1" w:styleId="22">
    <w:name w:val="Основной текст (2) + Полужирный"/>
    <w:aliases w:val="Не курсив"/>
    <w:uiPriority w:val="99"/>
    <w:rsid w:val="00D26678"/>
    <w:rPr>
      <w:rFonts w:ascii="Times New Roman" w:hAnsi="Times New Roman"/>
      <w:b/>
      <w:i/>
      <w:spacing w:val="0"/>
      <w:sz w:val="22"/>
    </w:rPr>
  </w:style>
  <w:style w:type="character" w:customStyle="1" w:styleId="23">
    <w:name w:val="Основной текст (2) + Не курсив"/>
    <w:uiPriority w:val="99"/>
    <w:rsid w:val="00D26678"/>
    <w:rPr>
      <w:rFonts w:ascii="Times New Roman" w:hAnsi="Times New Roman"/>
      <w:i/>
      <w:spacing w:val="0"/>
      <w:sz w:val="22"/>
    </w:rPr>
  </w:style>
  <w:style w:type="character" w:customStyle="1" w:styleId="24">
    <w:name w:val="Основной текст + Курсив2"/>
    <w:uiPriority w:val="99"/>
    <w:rsid w:val="00D26678"/>
    <w:rPr>
      <w:rFonts w:ascii="Times New Roman" w:hAnsi="Times New Roman"/>
      <w:i/>
      <w:shd w:val="clear" w:color="auto" w:fill="FFFFFF"/>
    </w:rPr>
  </w:style>
  <w:style w:type="character" w:styleId="Emphasis">
    <w:name w:val="Emphasis"/>
    <w:basedOn w:val="DefaultParagraphFont"/>
    <w:uiPriority w:val="99"/>
    <w:qFormat/>
    <w:rsid w:val="00D26678"/>
    <w:rPr>
      <w:rFonts w:cs="Times New Roman"/>
      <w:i/>
    </w:rPr>
  </w:style>
  <w:style w:type="character" w:customStyle="1" w:styleId="ListLabel3">
    <w:name w:val="ListLabel 3"/>
    <w:uiPriority w:val="99"/>
    <w:rsid w:val="00D26678"/>
    <w:rPr>
      <w:sz w:val="24"/>
    </w:rPr>
  </w:style>
  <w:style w:type="character" w:customStyle="1" w:styleId="apple-converted-space">
    <w:name w:val="apple-converted-space"/>
    <w:uiPriority w:val="99"/>
    <w:rsid w:val="00D26678"/>
  </w:style>
  <w:style w:type="paragraph" w:customStyle="1" w:styleId="40">
    <w:name w:val="Без интервала4"/>
    <w:uiPriority w:val="99"/>
    <w:rsid w:val="00D26678"/>
    <w:pPr>
      <w:widowControl w:val="0"/>
      <w:suppressAutoHyphens/>
      <w:spacing w:after="200" w:line="276" w:lineRule="auto"/>
    </w:pPr>
    <w:rPr>
      <w:rFonts w:eastAsia="SimSun" w:cs="font337"/>
      <w:kern w:val="1"/>
      <w:lang w:eastAsia="ar-SA"/>
    </w:rPr>
  </w:style>
  <w:style w:type="paragraph" w:customStyle="1" w:styleId="Default">
    <w:name w:val="Default"/>
    <w:uiPriority w:val="99"/>
    <w:rsid w:val="00AB35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AB35F4"/>
    <w:pPr>
      <w:jc w:val="center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B35F4"/>
    <w:rPr>
      <w:rFonts w:ascii="Times New Roman" w:hAnsi="Times New Roman"/>
      <w:sz w:val="24"/>
      <w:lang w:eastAsia="ru-RU"/>
    </w:rPr>
  </w:style>
  <w:style w:type="paragraph" w:customStyle="1" w:styleId="51">
    <w:name w:val="Основной текст (5)1"/>
    <w:basedOn w:val="Normal"/>
    <w:uiPriority w:val="99"/>
    <w:rsid w:val="00AB35F4"/>
    <w:pPr>
      <w:shd w:val="clear" w:color="auto" w:fill="FFFFFF"/>
      <w:spacing w:line="227" w:lineRule="exact"/>
    </w:pPr>
    <w:rPr>
      <w:rFonts w:ascii="Georgia" w:hAnsi="Georgia" w:cs="Georgia"/>
      <w:sz w:val="20"/>
      <w:szCs w:val="20"/>
    </w:rPr>
  </w:style>
  <w:style w:type="character" w:customStyle="1" w:styleId="c7">
    <w:name w:val="c7"/>
    <w:uiPriority w:val="99"/>
    <w:rsid w:val="00994CD6"/>
  </w:style>
  <w:style w:type="character" w:customStyle="1" w:styleId="41">
    <w:name w:val="Заголовок 4 Знак1"/>
    <w:uiPriority w:val="99"/>
    <w:semiHidden/>
    <w:locked/>
    <w:rsid w:val="00D04DFE"/>
    <w:rPr>
      <w:rFonts w:ascii="Cambria" w:hAnsi="Cambria"/>
      <w:b/>
      <w:i/>
      <w:color w:val="auto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4DFE"/>
    <w:pPr>
      <w:widowControl w:val="0"/>
      <w:shd w:val="clear" w:color="auto" w:fill="000080"/>
    </w:pPr>
    <w:rPr>
      <w:rFonts w:ascii="Tahoma" w:hAnsi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4DFE"/>
    <w:rPr>
      <w:rFonts w:ascii="Tahoma" w:hAnsi="Tahoma"/>
      <w:sz w:val="20"/>
      <w:shd w:val="clear" w:color="auto" w:fill="00008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04DFE"/>
    <w:pPr>
      <w:widowControl w:val="0"/>
    </w:pPr>
    <w:rPr>
      <w:rFonts w:ascii="Tahoma" w:hAnsi="Tahoma"/>
      <w:sz w:val="16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4DFE"/>
    <w:rPr>
      <w:rFonts w:ascii="Tahoma" w:hAnsi="Tahoma"/>
      <w:sz w:val="16"/>
      <w:lang w:val="en-US"/>
    </w:rPr>
  </w:style>
  <w:style w:type="paragraph" w:customStyle="1" w:styleId="Heading11">
    <w:name w:val="Heading 11"/>
    <w:basedOn w:val="Normal"/>
    <w:uiPriority w:val="99"/>
    <w:rsid w:val="00D04DFE"/>
    <w:pPr>
      <w:widowControl w:val="0"/>
      <w:ind w:left="102"/>
      <w:outlineLvl w:val="1"/>
    </w:pPr>
    <w:rPr>
      <w:rFonts w:ascii="Calibri" w:hAnsi="Calibri"/>
      <w:b/>
      <w:bCs/>
      <w:lang w:val="en-US" w:eastAsia="en-US"/>
    </w:rPr>
  </w:style>
  <w:style w:type="paragraph" w:customStyle="1" w:styleId="14">
    <w:name w:val="Абзац списка1"/>
    <w:basedOn w:val="Normal"/>
    <w:uiPriority w:val="99"/>
    <w:rsid w:val="00D04DFE"/>
    <w:pPr>
      <w:widowControl w:val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99"/>
    <w:rsid w:val="00D04DFE"/>
    <w:pPr>
      <w:widowControl w:val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110">
    <w:name w:val="Без интервала11"/>
    <w:uiPriority w:val="99"/>
    <w:rsid w:val="00D04DFE"/>
    <w:pPr>
      <w:widowControl w:val="0"/>
      <w:suppressAutoHyphens/>
      <w:spacing w:after="200" w:line="276" w:lineRule="auto"/>
    </w:pPr>
    <w:rPr>
      <w:rFonts w:eastAsia="SimSun" w:cs="font333"/>
      <w:kern w:val="2"/>
      <w:lang w:eastAsia="ar-SA"/>
    </w:rPr>
  </w:style>
  <w:style w:type="character" w:styleId="PageNumber">
    <w:name w:val="page number"/>
    <w:basedOn w:val="DefaultParagraphFont"/>
    <w:uiPriority w:val="99"/>
    <w:rsid w:val="00BB1CA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rsid w:val="00AA3C10"/>
    <w:pPr>
      <w:spacing w:after="120" w:line="480" w:lineRule="auto"/>
      <w:ind w:left="283"/>
    </w:pPr>
    <w:rPr>
      <w:rFonts w:ascii="Calibri" w:eastAsia="Times New Roman" w:hAnsi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A3C10"/>
    <w:rPr>
      <w:rFonts w:eastAsia="Times New Roman"/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AA3C10"/>
    <w:pPr>
      <w:spacing w:after="120"/>
      <w:ind w:left="283"/>
    </w:pPr>
    <w:rPr>
      <w:rFonts w:ascii="Calibri" w:eastAsia="Times New Roman" w:hAnsi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A3C10"/>
    <w:rPr>
      <w:rFonts w:eastAsia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89</Pages>
  <Words>27351</Words>
  <Characters>-32766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Муниципальное бюджетное общеобразовательное учреждение </dc:title>
  <dc:subject/>
  <dc:creator>1</dc:creator>
  <cp:keywords/>
  <dc:description/>
  <cp:lastModifiedBy>User-PC</cp:lastModifiedBy>
  <cp:revision>19</cp:revision>
  <cp:lastPrinted>2021-08-30T10:32:00Z</cp:lastPrinted>
  <dcterms:created xsi:type="dcterms:W3CDTF">2020-09-16T15:06:00Z</dcterms:created>
  <dcterms:modified xsi:type="dcterms:W3CDTF">2021-09-01T14:25:00Z</dcterms:modified>
</cp:coreProperties>
</file>